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6466A" w:rsidRDefault="007E0D19" w:rsidP="00404252">
      <w:pPr>
        <w:rPr>
          <w:b/>
        </w:rPr>
      </w:pPr>
      <w:r w:rsidRPr="00BB2767">
        <w:rPr>
          <w:b/>
        </w:rPr>
        <w:t>Present:</w:t>
      </w:r>
      <w:r w:rsidR="00F308BC">
        <w:rPr>
          <w:b/>
        </w:rPr>
        <w:tab/>
      </w:r>
      <w:r w:rsidR="00F308BC">
        <w:rPr>
          <w:b/>
        </w:rPr>
        <w:tab/>
      </w:r>
      <w:r w:rsidR="0056466A">
        <w:rPr>
          <w:b/>
        </w:rPr>
        <w:t>C. Elliott</w:t>
      </w:r>
      <w:r w:rsidR="0056466A">
        <w:rPr>
          <w:b/>
        </w:rPr>
        <w:tab/>
      </w:r>
      <w:r w:rsidR="0056466A">
        <w:rPr>
          <w:b/>
        </w:rPr>
        <w:tab/>
        <w:t>Mayor</w:t>
      </w:r>
    </w:p>
    <w:p w:rsidR="00294CFF" w:rsidRDefault="00FF2551" w:rsidP="0056466A">
      <w:pPr>
        <w:ind w:left="1440" w:firstLine="720"/>
        <w:rPr>
          <w:b/>
        </w:rPr>
      </w:pPr>
      <w:r>
        <w:rPr>
          <w:b/>
        </w:rPr>
        <w:t>C. Abbott</w:t>
      </w:r>
      <w:r>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C423C" w:rsidRDefault="006C423C" w:rsidP="00F11B28">
      <w:pPr>
        <w:ind w:left="1440" w:firstLine="720"/>
        <w:rPr>
          <w:b/>
        </w:rPr>
      </w:pPr>
      <w:r>
        <w:rPr>
          <w:b/>
        </w:rPr>
        <w:t>R. Anstey</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0418F9" w:rsidRDefault="00F308BC" w:rsidP="00FF2551">
      <w:pPr>
        <w:rPr>
          <w:b/>
        </w:rPr>
      </w:pPr>
      <w:r>
        <w:rPr>
          <w:b/>
        </w:rPr>
        <w:t>Resource:</w:t>
      </w:r>
      <w:r>
        <w:rPr>
          <w:b/>
        </w:rPr>
        <w:tab/>
      </w:r>
      <w:r w:rsidR="000418F9">
        <w:rPr>
          <w:b/>
        </w:rPr>
        <w:tab/>
        <w:t>J. Blackwood</w:t>
      </w:r>
      <w:r w:rsidR="000418F9">
        <w:rPr>
          <w:b/>
        </w:rPr>
        <w:tab/>
      </w:r>
      <w:r w:rsidR="000418F9">
        <w:rPr>
          <w:b/>
        </w:rPr>
        <w:tab/>
        <w:t>Director Municipal Works and Services</w:t>
      </w:r>
    </w:p>
    <w:p w:rsidR="003F61FB" w:rsidRDefault="003F61FB" w:rsidP="00BC7929">
      <w:pPr>
        <w:rPr>
          <w:b/>
        </w:rPr>
      </w:pPr>
      <w:r>
        <w:rPr>
          <w:b/>
        </w:rPr>
        <w:tab/>
      </w:r>
      <w:r>
        <w:rPr>
          <w:b/>
        </w:rPr>
        <w:tab/>
      </w:r>
      <w:r>
        <w:rPr>
          <w:b/>
        </w:rPr>
        <w:tab/>
      </w:r>
      <w:r w:rsidR="006C423C">
        <w:rPr>
          <w:b/>
        </w:rPr>
        <w:t>G. Brown</w:t>
      </w:r>
      <w:r w:rsidR="006C423C">
        <w:rPr>
          <w:b/>
        </w:rPr>
        <w:tab/>
      </w:r>
      <w:r w:rsidR="00DF7078">
        <w:rPr>
          <w:b/>
        </w:rPr>
        <w:tab/>
      </w:r>
      <w:r w:rsidR="006C423C">
        <w:rPr>
          <w:b/>
        </w:rPr>
        <w:t>Town Clerk</w:t>
      </w:r>
    </w:p>
    <w:p w:rsidR="001B66A8" w:rsidRDefault="001B66A8" w:rsidP="00BC7929">
      <w:pPr>
        <w:rPr>
          <w:b/>
        </w:rPr>
      </w:pPr>
      <w:r>
        <w:rPr>
          <w:b/>
        </w:rPr>
        <w:tab/>
      </w:r>
      <w:r>
        <w:rPr>
          <w:b/>
        </w:rPr>
        <w:tab/>
      </w:r>
      <w:r>
        <w:rPr>
          <w:b/>
        </w:rPr>
        <w:tab/>
        <w:t>S. Fisher</w:t>
      </w:r>
      <w:r>
        <w:rPr>
          <w:b/>
        </w:rPr>
        <w:tab/>
      </w:r>
      <w:r>
        <w:rPr>
          <w:b/>
        </w:rPr>
        <w:tab/>
        <w:t>HR Supervisor</w:t>
      </w:r>
    </w:p>
    <w:p w:rsidR="001B66A8" w:rsidRDefault="001B66A8" w:rsidP="00BC7929">
      <w:pPr>
        <w:rPr>
          <w:b/>
        </w:rPr>
      </w:pPr>
      <w:r>
        <w:rPr>
          <w:b/>
        </w:rPr>
        <w:tab/>
      </w:r>
      <w:r>
        <w:rPr>
          <w:b/>
        </w:rPr>
        <w:tab/>
      </w:r>
      <w:r>
        <w:rPr>
          <w:b/>
        </w:rPr>
        <w:tab/>
        <w:t>P. Fudge</w:t>
      </w:r>
      <w:r>
        <w:rPr>
          <w:b/>
        </w:rPr>
        <w:tab/>
      </w:r>
      <w:r>
        <w:rPr>
          <w:b/>
        </w:rPr>
        <w:tab/>
        <w:t>Fire Chief</w:t>
      </w:r>
    </w:p>
    <w:p w:rsidR="006C423C" w:rsidRDefault="006C423C" w:rsidP="00BC7929">
      <w:pPr>
        <w:rPr>
          <w:b/>
        </w:rPr>
      </w:pPr>
      <w:r>
        <w:rPr>
          <w:b/>
        </w:rPr>
        <w:tab/>
      </w:r>
      <w:r>
        <w:rPr>
          <w:b/>
        </w:rPr>
        <w:tab/>
      </w:r>
      <w:r w:rsidR="00DF7078">
        <w:rPr>
          <w:b/>
        </w:rPr>
        <w:tab/>
      </w:r>
      <w:r>
        <w:rPr>
          <w:b/>
        </w:rPr>
        <w:t>D. Deschamps</w:t>
      </w:r>
      <w:r w:rsidR="00DF7078">
        <w:rPr>
          <w:b/>
        </w:rPr>
        <w:tab/>
      </w:r>
      <w:r w:rsidR="00DF7078">
        <w:rPr>
          <w:b/>
        </w:rPr>
        <w:tab/>
        <w:t>Director of Re</w:t>
      </w:r>
      <w:r>
        <w:rPr>
          <w:b/>
        </w:rPr>
        <w:t xml:space="preserve">creation &amp; Community Services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DF7078" w:rsidRDefault="00C35341" w:rsidP="00A3494F">
      <w:pPr>
        <w:pStyle w:val="Heading3"/>
      </w:pPr>
      <w:r>
        <w:t>Municipal Awareness Day Proclamation</w:t>
      </w:r>
    </w:p>
    <w:p w:rsidR="00A3494F" w:rsidRDefault="00A3494F" w:rsidP="00DF7078">
      <w:r>
        <w:t xml:space="preserve">The Mayor proclaimed </w:t>
      </w:r>
      <w:r w:rsidR="00C35341">
        <w:t>May 7, 2014</w:t>
      </w:r>
      <w:r>
        <w:t xml:space="preserve"> as </w:t>
      </w:r>
      <w:r w:rsidR="00C35341">
        <w:t xml:space="preserve">Municipal Awareness Day </w:t>
      </w:r>
      <w:r>
        <w:t>in the Town of Gander.</w:t>
      </w:r>
    </w:p>
    <w:p w:rsidR="00C35341" w:rsidRDefault="00C35341" w:rsidP="00A3494F">
      <w:pPr>
        <w:pStyle w:val="Heading1"/>
        <w:spacing w:before="0"/>
      </w:pPr>
    </w:p>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C35341">
        <w:rPr>
          <w:b/>
          <w:sz w:val="26"/>
          <w:szCs w:val="26"/>
        </w:rPr>
        <w:t>14-064</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C35341">
        <w:t>Parrott</w:t>
      </w:r>
      <w:r w:rsidR="003F18E8">
        <w:t xml:space="preserve"> </w:t>
      </w:r>
      <w:r>
        <w:t xml:space="preserve">and seconded by </w:t>
      </w:r>
      <w:proofErr w:type="spellStart"/>
      <w:r w:rsidR="007B7C2C">
        <w:t>Councillor</w:t>
      </w:r>
      <w:proofErr w:type="spellEnd"/>
      <w:r w:rsidR="007B7C2C">
        <w:t xml:space="preserve"> </w:t>
      </w:r>
      <w:r w:rsidR="00C35341">
        <w:t>Anstey</w:t>
      </w:r>
      <w:r w:rsidR="006C14A7">
        <w:t xml:space="preserve"> </w:t>
      </w:r>
      <w:r>
        <w:t>that the Minutes from the Regular Mee</w:t>
      </w:r>
      <w:r w:rsidR="001C5C67">
        <w:t xml:space="preserve">ting of Council on </w:t>
      </w:r>
      <w:r w:rsidR="00C35341">
        <w:t>March 19, 2014</w:t>
      </w:r>
      <w:r>
        <w:t xml:space="preserve"> be adopted as presented.</w:t>
      </w:r>
    </w:p>
    <w:p w:rsidR="00F052A4" w:rsidRDefault="00F052A4" w:rsidP="00F052A4"/>
    <w:p w:rsidR="00F052A4" w:rsidRDefault="006E16D9" w:rsidP="00F052A4">
      <w:pPr>
        <w:ind w:left="1440" w:firstLine="720"/>
      </w:pPr>
      <w:r>
        <w:t>In Favour:</w:t>
      </w:r>
      <w:r>
        <w:tab/>
      </w:r>
      <w:r w:rsidR="00DD2C5E">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1973FE" w:rsidRPr="007548BD" w:rsidRDefault="007548BD" w:rsidP="007548BD">
      <w:pPr>
        <w:ind w:firstLine="720"/>
      </w:pPr>
      <w:r w:rsidRPr="007548BD">
        <w:t>None</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DD2C5E">
        <w:t xml:space="preserve">March </w:t>
      </w:r>
      <w:r w:rsidR="00F86C1E">
        <w:t>3</w:t>
      </w:r>
      <w:r w:rsidR="007548BD">
        <w:t>1</w:t>
      </w:r>
      <w:r w:rsidR="00D86CB0">
        <w:t>,</w:t>
      </w:r>
      <w:r w:rsidR="003C033A">
        <w:t xml:space="preserve"> 201</w:t>
      </w:r>
      <w:r w:rsidR="00A71028">
        <w:t>4</w:t>
      </w:r>
      <w:r>
        <w:t xml:space="preserve">.  The meeting was chaired by </w:t>
      </w:r>
      <w:r w:rsidR="00F86C1E">
        <w:t>W. Lorenzen</w:t>
      </w:r>
      <w:r w:rsidR="00E973A2">
        <w:t>,</w:t>
      </w:r>
      <w:r w:rsidR="006D5E16">
        <w:t xml:space="preserve"> </w:t>
      </w:r>
      <w:proofErr w:type="spellStart"/>
      <w:r w:rsidR="006D5E16">
        <w:t>Councillor</w:t>
      </w:r>
      <w:proofErr w:type="spellEnd"/>
      <w:r>
        <w:t xml:space="preserve">.  </w:t>
      </w:r>
      <w:r w:rsidR="00570BBB">
        <w:t>Other members present included:</w:t>
      </w:r>
      <w:r w:rsidR="00DD2C5E">
        <w:t xml:space="preserve"> </w:t>
      </w:r>
      <w:r w:rsidR="00F86C1E">
        <w:t xml:space="preserve">G. Parrott, </w:t>
      </w:r>
      <w:proofErr w:type="spellStart"/>
      <w:r w:rsidR="00F86C1E">
        <w:t>Councillor</w:t>
      </w:r>
      <w:proofErr w:type="spellEnd"/>
      <w:r w:rsidR="00F86C1E">
        <w:t xml:space="preserve">; </w:t>
      </w:r>
      <w:r w:rsidR="007425B0">
        <w:t>B. Dove, Councillor</w:t>
      </w:r>
      <w:r w:rsidR="00E34875">
        <w:t>;</w:t>
      </w:r>
      <w:r w:rsidR="006C14A7">
        <w:t xml:space="preserve"> </w:t>
      </w:r>
      <w:r w:rsidR="00DD2C5E">
        <w:t xml:space="preserve">P. Fudge, Fire Chief, </w:t>
      </w:r>
      <w:r w:rsidR="00F86C1E">
        <w:t>W</w:t>
      </w:r>
      <w:r w:rsidR="00DD2C5E">
        <w:t xml:space="preserve">. </w:t>
      </w:r>
      <w:r w:rsidR="00F86C1E">
        <w:t>Jenkins</w:t>
      </w:r>
      <w:r w:rsidR="00DD2C5E">
        <w:t xml:space="preserve">, Municipal Enforcement Officer; </w:t>
      </w:r>
      <w:r w:rsidR="00F86C1E">
        <w:t xml:space="preserve">A. Roberts, Municipal Enforcement Officer; </w:t>
      </w:r>
      <w:r w:rsidR="00DD2C5E">
        <w:t>L. Small, Administrative Assistant.</w:t>
      </w:r>
    </w:p>
    <w:p w:rsidR="00B1563D" w:rsidRDefault="00B1563D" w:rsidP="00B1563D">
      <w:pPr>
        <w:ind w:left="720"/>
      </w:pPr>
    </w:p>
    <w:p w:rsidR="00B1563D" w:rsidRDefault="00B1563D" w:rsidP="00B1563D">
      <w:r>
        <w:t>The following items were discussed:</w:t>
      </w:r>
    </w:p>
    <w:p w:rsidR="00F86C1E" w:rsidRDefault="00F86C1E" w:rsidP="00B1563D"/>
    <w:p w:rsidR="00F86C1E" w:rsidRDefault="00F86C1E" w:rsidP="00F86C1E">
      <w:pPr>
        <w:rPr>
          <w:b/>
          <w:u w:val="single"/>
        </w:rPr>
      </w:pPr>
      <w:r w:rsidRPr="007C7C2D">
        <w:rPr>
          <w:b/>
          <w:u w:val="single"/>
        </w:rPr>
        <w:t>PUBLIC SAFETY</w:t>
      </w:r>
    </w:p>
    <w:p w:rsidR="00F86C1E" w:rsidRDefault="00F86C1E" w:rsidP="00F86C1E">
      <w:pPr>
        <w:rPr>
          <w:b/>
          <w:u w:val="single"/>
        </w:rPr>
      </w:pPr>
    </w:p>
    <w:p w:rsidR="00F86C1E" w:rsidRPr="00582724" w:rsidRDefault="00F86C1E" w:rsidP="00F86C1E">
      <w:pPr>
        <w:rPr>
          <w:b/>
          <w:sz w:val="28"/>
          <w:szCs w:val="28"/>
        </w:rPr>
      </w:pPr>
      <w:r w:rsidRPr="00582724">
        <w:rPr>
          <w:b/>
          <w:sz w:val="28"/>
          <w:szCs w:val="28"/>
        </w:rPr>
        <w:t>Review of Previous Minutes</w:t>
      </w:r>
    </w:p>
    <w:p w:rsidR="00F86C1E" w:rsidRDefault="00F86C1E" w:rsidP="00F86C1E">
      <w:pPr>
        <w:rPr>
          <w:b/>
        </w:rPr>
      </w:pPr>
    </w:p>
    <w:p w:rsidR="00F86C1E" w:rsidRPr="00835D07" w:rsidRDefault="00F86C1E" w:rsidP="00F86C1E">
      <w:r>
        <w:t>The Committee reviewed the previous minutes. There were no omissions or errors. The only item of note was a request to have the “Move Over” traffic regulation item placed on our website.</w:t>
      </w:r>
    </w:p>
    <w:p w:rsidR="00F86C1E" w:rsidRDefault="00F86C1E" w:rsidP="00F86C1E">
      <w:pPr>
        <w:rPr>
          <w:b/>
        </w:rPr>
      </w:pPr>
    </w:p>
    <w:p w:rsidR="00F86C1E" w:rsidRPr="00EA176B" w:rsidRDefault="00F86C1E" w:rsidP="00F86C1E">
      <w:pPr>
        <w:rPr>
          <w:b/>
          <w:sz w:val="28"/>
          <w:szCs w:val="28"/>
        </w:rPr>
      </w:pPr>
      <w:r w:rsidRPr="00EA176B">
        <w:rPr>
          <w:b/>
          <w:sz w:val="28"/>
          <w:szCs w:val="28"/>
        </w:rPr>
        <w:t>Policy FD004- Fire Service Requests outside of Municipal Boundaries</w:t>
      </w:r>
    </w:p>
    <w:p w:rsidR="00F86C1E" w:rsidRDefault="00F86C1E" w:rsidP="00F86C1E">
      <w:pPr>
        <w:rPr>
          <w:b/>
        </w:rPr>
      </w:pPr>
    </w:p>
    <w:p w:rsidR="00F86C1E" w:rsidRDefault="00F86C1E" w:rsidP="00F86C1E">
      <w:r w:rsidRPr="00835D07">
        <w:t xml:space="preserve">The Committee was asked to </w:t>
      </w:r>
      <w:r>
        <w:t>consider</w:t>
      </w:r>
      <w:r w:rsidRPr="00835D07">
        <w:t xml:space="preserve"> some changes to the Policy</w:t>
      </w:r>
      <w:r>
        <w:t xml:space="preserve"> as indicated below:</w:t>
      </w:r>
    </w:p>
    <w:p w:rsidR="00F86C1E" w:rsidRDefault="00F86C1E" w:rsidP="00F86C1E"/>
    <w:p w:rsidR="00F86C1E" w:rsidRDefault="00F86C1E" w:rsidP="00F86C1E">
      <w:r w:rsidRPr="001A032F">
        <w:rPr>
          <w:b/>
        </w:rPr>
        <w:t>Item 1-</w:t>
      </w:r>
      <w:r>
        <w:t xml:space="preserve"> Currently, the Fire Officer on duty is responsible for making the decision to respond to fire requests outside of the Municipal boundaries. The Fire Chief would like this changed to reflect that “Gander Fire Rescue” will provide assistance to calls for assistance outside the boundaries and thereby removing that liability from the Fire officer on duty. That officer will still be responsible for determining how much equipment and manpower to be utilized.   </w:t>
      </w:r>
    </w:p>
    <w:p w:rsidR="00F86C1E" w:rsidRDefault="00F86C1E" w:rsidP="00F86C1E"/>
    <w:p w:rsidR="00F86C1E" w:rsidRDefault="00F86C1E" w:rsidP="00F86C1E">
      <w:r w:rsidRPr="00D81041">
        <w:rPr>
          <w:b/>
        </w:rPr>
        <w:t>Item 2-</w:t>
      </w:r>
      <w:r>
        <w:t xml:space="preserve"> There was also a discussion on whether or not this service should be invoiced out to the requesting agency. The current policy states that it</w:t>
      </w:r>
      <w:r w:rsidRPr="005911CA">
        <w:rPr>
          <w:b/>
        </w:rPr>
        <w:t xml:space="preserve"> will</w:t>
      </w:r>
      <w:r>
        <w:t xml:space="preserve"> be billed back to the party requesting the service, however this has rarely occurred. Therefore, the Fire Chief would like “WILL” be invoiced out changed to “MAY” be invoiced out. </w:t>
      </w:r>
    </w:p>
    <w:p w:rsidR="00F86C1E" w:rsidRDefault="00F86C1E" w:rsidP="00F86C1E"/>
    <w:p w:rsidR="000A2B71" w:rsidRDefault="000A2B71" w:rsidP="00F86C1E">
      <w:pPr>
        <w:rPr>
          <w:b/>
        </w:rPr>
      </w:pPr>
    </w:p>
    <w:p w:rsidR="000A2B71" w:rsidRDefault="000A2B71" w:rsidP="00F86C1E">
      <w:pPr>
        <w:rPr>
          <w:b/>
        </w:rPr>
      </w:pPr>
    </w:p>
    <w:p w:rsidR="000A2B71" w:rsidRDefault="000A2B71" w:rsidP="00F86C1E">
      <w:pPr>
        <w:rPr>
          <w:b/>
        </w:rPr>
      </w:pPr>
    </w:p>
    <w:p w:rsidR="00F86C1E" w:rsidRDefault="00F86C1E" w:rsidP="00F86C1E">
      <w:r w:rsidRPr="001A032F">
        <w:rPr>
          <w:b/>
        </w:rPr>
        <w:lastRenderedPageBreak/>
        <w:t>Item 4</w:t>
      </w:r>
      <w:r>
        <w:rPr>
          <w:b/>
        </w:rPr>
        <w:t>-</w:t>
      </w:r>
      <w:r>
        <w:t xml:space="preserve"> Which is regarding Municipal Police involvement was also discussed briefly. This item was initially approved in December of 2012 however the policy was not officially adopted. </w:t>
      </w:r>
      <w:r w:rsidRPr="005617B7">
        <w:rPr>
          <w:i/>
          <w:sz w:val="22"/>
          <w:szCs w:val="22"/>
        </w:rPr>
        <w:t>(See minutes of Nov. 7, &amp; 28, &amp; Dec 19</w:t>
      </w:r>
      <w:r w:rsidRPr="005617B7">
        <w:rPr>
          <w:i/>
          <w:sz w:val="22"/>
          <w:szCs w:val="22"/>
          <w:vertAlign w:val="superscript"/>
        </w:rPr>
        <w:t>th</w:t>
      </w:r>
      <w:r w:rsidRPr="005617B7">
        <w:rPr>
          <w:i/>
          <w:sz w:val="22"/>
          <w:szCs w:val="22"/>
        </w:rPr>
        <w:t xml:space="preserve"> of 2012)</w:t>
      </w:r>
      <w:r>
        <w:t>. It is included here now for that purpose. The last section under responsibilities was completely removed as it will become redundant if these changes are accepted as presented.</w:t>
      </w:r>
    </w:p>
    <w:p w:rsidR="00F86C1E" w:rsidRDefault="00F86C1E" w:rsidP="00F86C1E"/>
    <w:p w:rsidR="00F86C1E" w:rsidRDefault="00F86C1E" w:rsidP="00F86C1E">
      <w:r>
        <w:t>These policy changes are presented for the first reading and any input or further changes requested should be submitted to Chief Fudge by Monday, April 14</w:t>
      </w:r>
      <w:r w:rsidRPr="00A94FEE">
        <w:rPr>
          <w:vertAlign w:val="superscript"/>
        </w:rPr>
        <w:t>th</w:t>
      </w:r>
      <w:r>
        <w:t xml:space="preserve">. </w:t>
      </w:r>
    </w:p>
    <w:p w:rsidR="00F86C1E" w:rsidRDefault="00F86C1E" w:rsidP="00F86C1E"/>
    <w:p w:rsidR="00F86C1E" w:rsidRPr="00835D07" w:rsidRDefault="00F86C1E" w:rsidP="00F86C1E">
      <w:r>
        <w:t xml:space="preserve">The Chief Administrative Officer joined the </w:t>
      </w:r>
      <w:r w:rsidR="000A2B71">
        <w:t xml:space="preserve">Committee </w:t>
      </w:r>
      <w:r>
        <w:t>meeting.</w:t>
      </w:r>
    </w:p>
    <w:p w:rsidR="00F86C1E" w:rsidRPr="00835D07" w:rsidRDefault="00F86C1E" w:rsidP="00F86C1E"/>
    <w:p w:rsidR="00F86C1E" w:rsidRPr="00EA176B" w:rsidRDefault="00F86C1E" w:rsidP="00F86C1E">
      <w:pPr>
        <w:rPr>
          <w:b/>
          <w:sz w:val="28"/>
          <w:szCs w:val="28"/>
        </w:rPr>
      </w:pPr>
      <w:r w:rsidRPr="00EA176B">
        <w:rPr>
          <w:b/>
          <w:sz w:val="28"/>
          <w:szCs w:val="28"/>
        </w:rPr>
        <w:t>Policy FD002- Firefighter Uniform Regulations</w:t>
      </w:r>
      <w:r>
        <w:rPr>
          <w:b/>
          <w:sz w:val="28"/>
          <w:szCs w:val="28"/>
        </w:rPr>
        <w:t>-</w:t>
      </w:r>
      <w:r w:rsidRPr="00EA176B">
        <w:rPr>
          <w:b/>
          <w:sz w:val="28"/>
          <w:szCs w:val="28"/>
        </w:rPr>
        <w:t>Volunteer</w:t>
      </w:r>
    </w:p>
    <w:p w:rsidR="00F86C1E" w:rsidRDefault="00F86C1E" w:rsidP="00F86C1E"/>
    <w:p w:rsidR="00F86C1E" w:rsidRDefault="00F86C1E" w:rsidP="00F86C1E">
      <w:r>
        <w:t xml:space="preserve">The Committee was asked to consider changing an item in this policy concerning </w:t>
      </w:r>
      <w:proofErr w:type="spellStart"/>
      <w:r>
        <w:t>Nomex</w:t>
      </w:r>
      <w:proofErr w:type="spellEnd"/>
      <w:r>
        <w:t xml:space="preserve"> Coveralls. These coveralls are very expensive and are not necessary. The volunteers would like to have this item replaced with T-shirts. This would be limited to a maximum of up to four (4) per year. The Committee was in agreement with this request as it would be more fiscally responsible and better </w:t>
      </w:r>
      <w:proofErr w:type="gramStart"/>
      <w:r>
        <w:t>serve</w:t>
      </w:r>
      <w:proofErr w:type="gramEnd"/>
      <w:r>
        <w:t xml:space="preserve"> the volunteers.</w:t>
      </w:r>
    </w:p>
    <w:p w:rsidR="000A2B71" w:rsidRDefault="000A2B71" w:rsidP="00F86C1E"/>
    <w:p w:rsidR="000A2B71" w:rsidRPr="000A2B71" w:rsidRDefault="000A2B71" w:rsidP="00F86C1E">
      <w:pPr>
        <w:rPr>
          <w:b/>
          <w:sz w:val="26"/>
          <w:szCs w:val="26"/>
        </w:rPr>
      </w:pPr>
      <w:r w:rsidRPr="000A2B71">
        <w:rPr>
          <w:b/>
          <w:sz w:val="26"/>
          <w:szCs w:val="26"/>
        </w:rPr>
        <w:t>Motion #14-065</w:t>
      </w:r>
    </w:p>
    <w:p w:rsidR="000A2B71" w:rsidRDefault="000A2B71" w:rsidP="00F86C1E">
      <w:r w:rsidRPr="000A2B71">
        <w:rPr>
          <w:b/>
          <w:sz w:val="26"/>
          <w:szCs w:val="26"/>
        </w:rPr>
        <w:t>Policy FD002 - Firefighter Uniform Regulations - Volunteer</w:t>
      </w:r>
    </w:p>
    <w:p w:rsidR="00F86C1E" w:rsidRDefault="00F86C1E" w:rsidP="00F86C1E"/>
    <w:p w:rsidR="00F86C1E" w:rsidRDefault="000A2B71" w:rsidP="00F86C1E">
      <w:r>
        <w:t xml:space="preserve">Moved by </w:t>
      </w:r>
      <w:proofErr w:type="spellStart"/>
      <w:r>
        <w:t>Councillor</w:t>
      </w:r>
      <w:proofErr w:type="spellEnd"/>
      <w:r>
        <w:t xml:space="preserve"> Lorenzen and seconded by </w:t>
      </w:r>
      <w:proofErr w:type="spellStart"/>
      <w:r>
        <w:t>Councillor</w:t>
      </w:r>
      <w:proofErr w:type="spellEnd"/>
      <w:r>
        <w:t xml:space="preserve"> Dove</w:t>
      </w:r>
      <w:r w:rsidR="00F86C1E">
        <w:t xml:space="preserve"> that Policy FD002 be changed to delete </w:t>
      </w:r>
      <w:proofErr w:type="spellStart"/>
      <w:r w:rsidR="00F86C1E">
        <w:t>Nomex</w:t>
      </w:r>
      <w:proofErr w:type="spellEnd"/>
      <w:r w:rsidR="00F86C1E">
        <w:t xml:space="preserve"> coveralls for Volunteer firefighters and add 4 t-shirts. </w:t>
      </w:r>
    </w:p>
    <w:p w:rsidR="000A2B71" w:rsidRDefault="000A2B71" w:rsidP="00F86C1E"/>
    <w:p w:rsidR="000A2B71" w:rsidRDefault="000A2B71" w:rsidP="000A2B71">
      <w:pPr>
        <w:ind w:left="720" w:firstLine="720"/>
      </w:pPr>
      <w:r>
        <w:t xml:space="preserve">In </w:t>
      </w:r>
      <w:proofErr w:type="spellStart"/>
      <w:r>
        <w:t>Favour</w:t>
      </w:r>
      <w:proofErr w:type="spellEnd"/>
      <w:r>
        <w:t>:</w:t>
      </w:r>
      <w:r>
        <w:tab/>
        <w:t>7</w:t>
      </w:r>
      <w:r>
        <w:tab/>
        <w:t>Opposing:</w:t>
      </w:r>
      <w:r>
        <w:tab/>
        <w:t>0</w:t>
      </w:r>
    </w:p>
    <w:p w:rsidR="000A2B71" w:rsidRDefault="000A2B71" w:rsidP="00F86C1E"/>
    <w:p w:rsidR="000A2B71" w:rsidRDefault="000A2B71" w:rsidP="00F86C1E">
      <w:r w:rsidRPr="000A2B71">
        <w:rPr>
          <w:b/>
        </w:rPr>
        <w:t>Decision:</w:t>
      </w:r>
      <w:r>
        <w:tab/>
        <w:t>Motion carried.</w:t>
      </w:r>
    </w:p>
    <w:p w:rsidR="00F86C1E" w:rsidRDefault="00F86C1E" w:rsidP="00F86C1E"/>
    <w:p w:rsidR="00F86C1E" w:rsidRPr="00EA176B" w:rsidRDefault="00F86C1E" w:rsidP="00F86C1E">
      <w:pPr>
        <w:rPr>
          <w:b/>
          <w:sz w:val="28"/>
          <w:szCs w:val="28"/>
        </w:rPr>
      </w:pPr>
      <w:r w:rsidRPr="00EA176B">
        <w:rPr>
          <w:b/>
          <w:sz w:val="28"/>
          <w:szCs w:val="28"/>
        </w:rPr>
        <w:t>Policy AOO3 – Damage cau</w:t>
      </w:r>
      <w:r>
        <w:rPr>
          <w:b/>
          <w:sz w:val="28"/>
          <w:szCs w:val="28"/>
        </w:rPr>
        <w:t>sed by Town Forces or Equipment</w:t>
      </w:r>
    </w:p>
    <w:p w:rsidR="00F86C1E" w:rsidRDefault="00F86C1E" w:rsidP="00F86C1E">
      <w:pPr>
        <w:rPr>
          <w:b/>
        </w:rPr>
      </w:pPr>
    </w:p>
    <w:p w:rsidR="00F86C1E" w:rsidRDefault="00F86C1E" w:rsidP="00F86C1E">
      <w:r w:rsidRPr="0082171D">
        <w:t xml:space="preserve">The Municipal Enforcement </w:t>
      </w:r>
      <w:r>
        <w:t>O</w:t>
      </w:r>
      <w:r w:rsidRPr="0082171D">
        <w:t xml:space="preserve">fficer </w:t>
      </w:r>
      <w:r>
        <w:t xml:space="preserve">(MEO) </w:t>
      </w:r>
      <w:r w:rsidRPr="0082171D">
        <w:t xml:space="preserve">updated the Committee on how damage incidents are currently being reported by Town employees. </w:t>
      </w:r>
    </w:p>
    <w:p w:rsidR="00F86C1E" w:rsidRDefault="00F86C1E" w:rsidP="00F86C1E"/>
    <w:p w:rsidR="00F86C1E" w:rsidRDefault="00F86C1E" w:rsidP="00F86C1E">
      <w:r w:rsidRPr="00A83D62">
        <w:rPr>
          <w:b/>
        </w:rPr>
        <w:t>Item 1-</w:t>
      </w:r>
      <w:r>
        <w:t xml:space="preserve"> The policy states that the employee should report incidents of damage to their supervisor. This format is not working as information is being received second-hand and later than it should be.  MEO’s have to track down several people to get details of incidents. They would like to see this changed to require the employee to advise the supervisor that they are leaving the scene to report to the MEO at their location on James Boulevard; there the report will be recorded first hand by the person directly involved.  If the damage is significant they can also report it to the RCMP at the same time. </w:t>
      </w:r>
    </w:p>
    <w:p w:rsidR="00F86C1E" w:rsidRDefault="00F86C1E" w:rsidP="00F86C1E"/>
    <w:p w:rsidR="00F86C1E" w:rsidRDefault="00F86C1E" w:rsidP="00F86C1E">
      <w:r w:rsidRPr="001A032F">
        <w:rPr>
          <w:b/>
        </w:rPr>
        <w:lastRenderedPageBreak/>
        <w:t>Item 2-</w:t>
      </w:r>
      <w:r>
        <w:t xml:space="preserve"> Will be changed to show that the “employee” and not the MEO will report damages over $ 2000 to the RCMP.</w:t>
      </w:r>
    </w:p>
    <w:p w:rsidR="00F86C1E" w:rsidRDefault="00F86C1E" w:rsidP="00F86C1E"/>
    <w:p w:rsidR="00F86C1E" w:rsidRDefault="00F86C1E" w:rsidP="00F86C1E">
      <w:r w:rsidRPr="00205A07">
        <w:rPr>
          <w:b/>
        </w:rPr>
        <w:t>Item 3-</w:t>
      </w:r>
      <w:r>
        <w:t xml:space="preserve"> The Committee agreed that the drivers should be provided with a business card or similar item to be used, rather than a note, to leave behind at the scene if the owner is not present. This is to be used to indicate they should contact the Town of Gander.</w:t>
      </w:r>
    </w:p>
    <w:p w:rsidR="00F86C1E" w:rsidRDefault="00F86C1E" w:rsidP="00F86C1E"/>
    <w:p w:rsidR="00F86C1E" w:rsidRDefault="00F86C1E" w:rsidP="00F86C1E">
      <w:r w:rsidRPr="00A83D62">
        <w:rPr>
          <w:b/>
        </w:rPr>
        <w:t>Item 4-</w:t>
      </w:r>
      <w:r>
        <w:t xml:space="preserve"> Will show the MEO’s report will be submitted to the Deputy Municipal Clerk for follow-up. </w:t>
      </w:r>
    </w:p>
    <w:p w:rsidR="00F86C1E" w:rsidRPr="0082171D" w:rsidRDefault="00F86C1E" w:rsidP="00F86C1E">
      <w:r>
        <w:t xml:space="preserve"> </w:t>
      </w:r>
    </w:p>
    <w:p w:rsidR="00F86C1E" w:rsidRDefault="00F86C1E" w:rsidP="00F86C1E">
      <w:r w:rsidRPr="00205A07">
        <w:rPr>
          <w:b/>
        </w:rPr>
        <w:t>Item 5-</w:t>
      </w:r>
      <w:r>
        <w:t xml:space="preserve"> This item should be changed from stating that the employee will be disciplined according to the Driver’s Manual to the “Town of Gander’s Vehicle Use Policy”.</w:t>
      </w:r>
    </w:p>
    <w:p w:rsidR="00F86C1E" w:rsidRDefault="00F86C1E" w:rsidP="00F86C1E"/>
    <w:p w:rsidR="00F86C1E" w:rsidRDefault="00F86C1E" w:rsidP="00F86C1E">
      <w:r w:rsidRPr="00A83D62">
        <w:rPr>
          <w:b/>
        </w:rPr>
        <w:t xml:space="preserve">Item 7 </w:t>
      </w:r>
      <w:r>
        <w:rPr>
          <w:b/>
        </w:rPr>
        <w:t>-</w:t>
      </w:r>
      <w:r>
        <w:t xml:space="preserve"> Will be changed to reflect that the Deputy Municipal Clerk will distribute the MEO’s report to other Town Officials.</w:t>
      </w:r>
    </w:p>
    <w:p w:rsidR="00F86C1E" w:rsidRDefault="00F86C1E" w:rsidP="00F86C1E">
      <w:pPr>
        <w:rPr>
          <w:b/>
        </w:rPr>
      </w:pPr>
    </w:p>
    <w:p w:rsidR="00F86C1E" w:rsidRPr="004B0778" w:rsidRDefault="0029596D" w:rsidP="00F86C1E">
      <w:r w:rsidRPr="004B0778">
        <w:t>This item is referred back to Committee for further discussion.</w:t>
      </w:r>
      <w:r w:rsidR="00F86C1E" w:rsidRPr="004B0778">
        <w:t xml:space="preserve"> </w:t>
      </w:r>
    </w:p>
    <w:p w:rsidR="00F86C1E" w:rsidRDefault="00F86C1E" w:rsidP="00F86C1E">
      <w:pPr>
        <w:rPr>
          <w:b/>
        </w:rPr>
      </w:pPr>
    </w:p>
    <w:p w:rsidR="00F86C1E" w:rsidRPr="00EA176B" w:rsidRDefault="00F86C1E" w:rsidP="00F86C1E">
      <w:pPr>
        <w:rPr>
          <w:b/>
          <w:sz w:val="28"/>
          <w:szCs w:val="28"/>
        </w:rPr>
      </w:pPr>
      <w:r w:rsidRPr="00EA176B">
        <w:rPr>
          <w:b/>
          <w:sz w:val="28"/>
          <w:szCs w:val="28"/>
        </w:rPr>
        <w:t>Sign Locations-Cooper Boulevard</w:t>
      </w:r>
    </w:p>
    <w:p w:rsidR="00F86C1E" w:rsidRDefault="00F86C1E" w:rsidP="00F86C1E">
      <w:pPr>
        <w:rPr>
          <w:b/>
        </w:rPr>
      </w:pPr>
    </w:p>
    <w:p w:rsidR="00F86C1E" w:rsidRDefault="00F86C1E" w:rsidP="00F86C1E">
      <w:r>
        <w:t xml:space="preserve">The Committee reviewed drawing No. 14-1008 indicating the proposed location for temporary signage on Cooper Boulevard. These are being placed to alleviate problems associated with traffic exiting onto Cooper Boulevard from the new KFC/Pizza Hut outlet.  These signs will be permanently installed when ground conditions are more suitable later this spring. </w:t>
      </w:r>
    </w:p>
    <w:p w:rsidR="00F86C1E" w:rsidRDefault="00F86C1E" w:rsidP="00F86C1E"/>
    <w:p w:rsidR="00F86C1E" w:rsidRPr="00EA176B" w:rsidRDefault="00F86C1E" w:rsidP="00F86C1E">
      <w:pPr>
        <w:rPr>
          <w:b/>
          <w:sz w:val="28"/>
          <w:szCs w:val="28"/>
        </w:rPr>
      </w:pPr>
      <w:r w:rsidRPr="00EA176B">
        <w:rPr>
          <w:b/>
          <w:sz w:val="28"/>
          <w:szCs w:val="28"/>
        </w:rPr>
        <w:t>Basic 911 Service</w:t>
      </w:r>
    </w:p>
    <w:p w:rsidR="00F86C1E" w:rsidRDefault="00F86C1E" w:rsidP="00F86C1E">
      <w:pPr>
        <w:rPr>
          <w:b/>
        </w:rPr>
      </w:pPr>
    </w:p>
    <w:p w:rsidR="00F86C1E" w:rsidRDefault="00F86C1E" w:rsidP="00F86C1E">
      <w:r w:rsidRPr="00DC7AB1">
        <w:t>The Committee reviewed an email from the Provincial Government regarding the consultation process to be implemented for the installation of Province-Wide Basic 911 services. This should begin in April and May of this year and further information will be sent to the municipalities.</w:t>
      </w:r>
    </w:p>
    <w:p w:rsidR="00F86C1E" w:rsidRDefault="00F86C1E" w:rsidP="00F86C1E"/>
    <w:p w:rsidR="00F86C1E" w:rsidRPr="00FE7885" w:rsidRDefault="00F86C1E" w:rsidP="00F86C1E">
      <w:r>
        <w:t xml:space="preserve">The Deputy Municipal Clerk/Human Resources Supervisor joined the </w:t>
      </w:r>
      <w:r w:rsidR="0029596D">
        <w:t xml:space="preserve">Committee </w:t>
      </w:r>
      <w:r>
        <w:t>meeting.</w:t>
      </w:r>
    </w:p>
    <w:p w:rsidR="00F86C1E" w:rsidRDefault="00F86C1E" w:rsidP="00F86C1E">
      <w:pPr>
        <w:rPr>
          <w:b/>
          <w:sz w:val="28"/>
          <w:szCs w:val="28"/>
        </w:rPr>
      </w:pPr>
    </w:p>
    <w:p w:rsidR="00F86C1E" w:rsidRDefault="00F86C1E" w:rsidP="00F86C1E">
      <w:r>
        <w:t xml:space="preserve">The Municipal Enforcement Officers left the </w:t>
      </w:r>
      <w:r w:rsidR="0029596D">
        <w:t xml:space="preserve">Committee </w:t>
      </w:r>
      <w:r>
        <w:t>meeting.</w:t>
      </w:r>
    </w:p>
    <w:p w:rsidR="00F86C1E" w:rsidRDefault="00F86C1E" w:rsidP="00F86C1E"/>
    <w:p w:rsidR="00F86C1E" w:rsidRPr="00211225" w:rsidRDefault="00F86C1E" w:rsidP="00F86C1E">
      <w:pPr>
        <w:rPr>
          <w:b/>
          <w:u w:val="single"/>
        </w:rPr>
      </w:pPr>
      <w:r w:rsidRPr="00211225">
        <w:rPr>
          <w:b/>
          <w:u w:val="single"/>
        </w:rPr>
        <w:t>HUMAN RESOURCES</w:t>
      </w:r>
    </w:p>
    <w:p w:rsidR="00F86C1E" w:rsidRPr="00F62004" w:rsidRDefault="00F86C1E" w:rsidP="00F86C1E"/>
    <w:p w:rsidR="00F86C1E" w:rsidRDefault="00F86C1E" w:rsidP="00F86C1E">
      <w:r>
        <w:rPr>
          <w:color w:val="000000" w:themeColor="text1"/>
        </w:rPr>
        <w:t>There were no items for public report.</w:t>
      </w:r>
    </w:p>
    <w:p w:rsidR="005211B3" w:rsidRDefault="005211B3" w:rsidP="005211B3">
      <w:pPr>
        <w:jc w:val="center"/>
        <w:rPr>
          <w:b/>
        </w:rPr>
      </w:pPr>
    </w:p>
    <w:p w:rsidR="00DD02EE" w:rsidRDefault="00DD02EE" w:rsidP="005211B3">
      <w:pPr>
        <w:jc w:val="center"/>
        <w:rPr>
          <w:b/>
        </w:rPr>
      </w:pPr>
    </w:p>
    <w:p w:rsidR="00DD02EE" w:rsidRDefault="00DD02EE" w:rsidP="005211B3">
      <w:pPr>
        <w:jc w:val="center"/>
        <w:rPr>
          <w:b/>
        </w:rPr>
      </w:pPr>
    </w:p>
    <w:p w:rsidR="00DD02EE" w:rsidRDefault="00DD02EE" w:rsidP="005211B3">
      <w:pPr>
        <w:jc w:val="center"/>
        <w:rPr>
          <w:b/>
        </w:rPr>
      </w:pPr>
    </w:p>
    <w:p w:rsidR="00DD02EE" w:rsidRDefault="00DD02EE" w:rsidP="005211B3">
      <w:pPr>
        <w:jc w:val="center"/>
        <w:rPr>
          <w:b/>
        </w:rPr>
      </w:pPr>
    </w:p>
    <w:p w:rsidR="00B1563D" w:rsidRDefault="00BC6DD1" w:rsidP="00B1563D">
      <w:pPr>
        <w:pStyle w:val="Heading3"/>
      </w:pPr>
      <w:r>
        <w:lastRenderedPageBreak/>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4B22E4">
        <w:t xml:space="preserve">March </w:t>
      </w:r>
      <w:r w:rsidR="00DD02EE">
        <w:t>3</w:t>
      </w:r>
      <w:r w:rsidR="004B22E4">
        <w:t>1</w:t>
      </w:r>
      <w:r w:rsidR="003C033A">
        <w:t>, 201</w:t>
      </w:r>
      <w:r w:rsidR="004E6B2A">
        <w:t>4</w:t>
      </w:r>
      <w:r>
        <w:t>.  The meeting was chaired by</w:t>
      </w:r>
      <w:r w:rsidRPr="0017420B">
        <w:t xml:space="preserve"> </w:t>
      </w:r>
      <w:r w:rsidR="00DD02EE">
        <w:t>R. Anstey</w:t>
      </w:r>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CD500C">
        <w:t xml:space="preserve">C. Abbott, Deputy </w:t>
      </w:r>
      <w:r w:rsidR="008F5B58">
        <w:t>Mayor;</w:t>
      </w:r>
      <w:r w:rsidR="004E6B2A">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4B22E4">
        <w:t>B. Freeborn, Administrative Assistant.</w:t>
      </w:r>
    </w:p>
    <w:p w:rsidR="00781A99" w:rsidRDefault="00781A99" w:rsidP="00EE627E"/>
    <w:p w:rsidR="00CA343A" w:rsidRDefault="00B1563D" w:rsidP="00776F1D">
      <w:r>
        <w:t>The following items were discussed:</w:t>
      </w:r>
    </w:p>
    <w:p w:rsidR="00640A0F" w:rsidRDefault="00640A0F" w:rsidP="00776F1D"/>
    <w:p w:rsidR="000212E5" w:rsidRPr="003749B7" w:rsidRDefault="000212E5" w:rsidP="000212E5">
      <w:pPr>
        <w:spacing w:line="360" w:lineRule="auto"/>
        <w:rPr>
          <w:sz w:val="28"/>
          <w:szCs w:val="28"/>
        </w:rPr>
      </w:pPr>
      <w:r>
        <w:rPr>
          <w:b/>
          <w:sz w:val="28"/>
          <w:szCs w:val="28"/>
        </w:rPr>
        <w:t>Cobb’s Pond Rotary Park – Special Occasion Permit</w:t>
      </w:r>
    </w:p>
    <w:p w:rsidR="000212E5" w:rsidRDefault="000212E5" w:rsidP="000212E5">
      <w:r>
        <w:t xml:space="preserve">The Department did some further review on hosting special events such as weddings at the Cobb’s Pond Rotary Park.  The Director checked with the City of St. John’s and, </w:t>
      </w:r>
      <w:r w:rsidRPr="00DB2591">
        <w:t>for the most part</w:t>
      </w:r>
      <w:r>
        <w:t>,</w:t>
      </w:r>
      <w:r w:rsidRPr="00DB2591">
        <w:t xml:space="preserve"> they</w:t>
      </w:r>
      <w:r>
        <w:t xml:space="preserve"> do not allow alcohol at any of their community parks </w:t>
      </w:r>
      <w:r w:rsidRPr="00DB2591">
        <w:t>other than community based events</w:t>
      </w:r>
      <w:r>
        <w:t xml:space="preserve">.  Also, after checking with the Newfoundland Liquor Licensing Board, he was informed that permits for alcohol are not approved for individuals.  The only way to receive a license would be through a not-for-profit organization. </w:t>
      </w:r>
    </w:p>
    <w:p w:rsidR="000212E5" w:rsidRDefault="000212E5" w:rsidP="000212E5"/>
    <w:p w:rsidR="000212E5" w:rsidRDefault="000212E5" w:rsidP="000212E5">
      <w:r>
        <w:t>The Director did ask the Gander Rotary Club their opinion on this issue and is still waiting on a response.</w:t>
      </w:r>
    </w:p>
    <w:p w:rsidR="000212E5" w:rsidRDefault="000212E5" w:rsidP="000212E5"/>
    <w:p w:rsidR="000212E5" w:rsidRDefault="000212E5" w:rsidP="000212E5">
      <w:pPr>
        <w:rPr>
          <w:sz w:val="28"/>
          <w:szCs w:val="28"/>
        </w:rPr>
      </w:pPr>
      <w:r>
        <w:rPr>
          <w:b/>
          <w:sz w:val="28"/>
          <w:szCs w:val="28"/>
        </w:rPr>
        <w:t>Town Ball Field Fees</w:t>
      </w:r>
    </w:p>
    <w:p w:rsidR="000212E5" w:rsidRDefault="000212E5" w:rsidP="000212E5">
      <w:pPr>
        <w:rPr>
          <w:lang w:val="en-CA"/>
        </w:rPr>
      </w:pPr>
    </w:p>
    <w:p w:rsidR="000212E5" w:rsidRDefault="000212E5" w:rsidP="000212E5">
      <w:pPr>
        <w:rPr>
          <w:lang w:val="en-CA"/>
        </w:rPr>
      </w:pPr>
      <w:r>
        <w:rPr>
          <w:lang w:val="en-CA"/>
        </w:rPr>
        <w:t xml:space="preserve">In the past, there has not been a charge to use the ball fields for any tournaments held in Gander.  Numerous hours are required by staff to prepare the fields for such events so the Director suggested that a rental fee be put in place.  He is recommending that a fee of $50 plus tax per field per day be implemented for adult tournaments and $25 plus tax per field per day for youth tournaments.  Also, employees are required at times to do other tasks such as erecting tents, fencing, etc.  The Department is recommending that a fee of $25 an hour be implemented for staff resource fees </w:t>
      </w:r>
      <w:r w:rsidRPr="00DB2591">
        <w:rPr>
          <w:lang w:val="en-CA"/>
        </w:rPr>
        <w:t>that could be charged if it felt it was justified</w:t>
      </w:r>
      <w:r>
        <w:rPr>
          <w:lang w:val="en-CA"/>
        </w:rPr>
        <w:t xml:space="preserve">.  The Committee is in agreement with these recommendations and forwards to the Finance Committee for their consideration. </w:t>
      </w:r>
    </w:p>
    <w:p w:rsidR="000212E5" w:rsidRPr="00C12899" w:rsidRDefault="000212E5" w:rsidP="000212E5"/>
    <w:p w:rsidR="000212E5" w:rsidRDefault="000212E5" w:rsidP="000212E5">
      <w:pPr>
        <w:rPr>
          <w:b/>
          <w:sz w:val="28"/>
          <w:szCs w:val="28"/>
        </w:rPr>
      </w:pPr>
      <w:r>
        <w:rPr>
          <w:b/>
          <w:sz w:val="28"/>
          <w:szCs w:val="28"/>
        </w:rPr>
        <w:t>Community Gardens</w:t>
      </w:r>
    </w:p>
    <w:p w:rsidR="000212E5" w:rsidRPr="00AD237D" w:rsidRDefault="000212E5" w:rsidP="000212E5"/>
    <w:p w:rsidR="000212E5" w:rsidRDefault="000212E5" w:rsidP="000212E5">
      <w:pPr>
        <w:rPr>
          <w:lang w:val="en-CA"/>
        </w:rPr>
      </w:pPr>
      <w:r>
        <w:rPr>
          <w:lang w:val="en-CA"/>
        </w:rPr>
        <w:t>This item was referred to the next Committee Meeting.</w:t>
      </w:r>
    </w:p>
    <w:p w:rsidR="00C61CBE" w:rsidRDefault="00C61CBE" w:rsidP="000212E5">
      <w:pPr>
        <w:rPr>
          <w:lang w:val="en-CA"/>
        </w:rPr>
      </w:pPr>
    </w:p>
    <w:p w:rsidR="00C61CBE" w:rsidRDefault="00C61CBE" w:rsidP="000212E5">
      <w:pPr>
        <w:rPr>
          <w:lang w:val="en-CA"/>
        </w:rPr>
      </w:pPr>
    </w:p>
    <w:p w:rsidR="00C61CBE" w:rsidRDefault="00C61CBE" w:rsidP="000212E5">
      <w:pPr>
        <w:rPr>
          <w:lang w:val="en-CA"/>
        </w:rPr>
      </w:pPr>
    </w:p>
    <w:p w:rsidR="00C61CBE" w:rsidRDefault="00C61CBE" w:rsidP="000212E5">
      <w:pPr>
        <w:rPr>
          <w:lang w:val="en-CA"/>
        </w:rPr>
      </w:pPr>
    </w:p>
    <w:p w:rsidR="000212E5" w:rsidRDefault="000212E5" w:rsidP="000212E5">
      <w:pPr>
        <w:rPr>
          <w:b/>
          <w:sz w:val="28"/>
          <w:szCs w:val="28"/>
        </w:rPr>
      </w:pPr>
    </w:p>
    <w:p w:rsidR="000212E5" w:rsidRDefault="000212E5" w:rsidP="000212E5">
      <w:pPr>
        <w:rPr>
          <w:b/>
          <w:sz w:val="28"/>
          <w:szCs w:val="28"/>
        </w:rPr>
      </w:pPr>
      <w:r>
        <w:rPr>
          <w:b/>
          <w:sz w:val="28"/>
          <w:szCs w:val="28"/>
        </w:rPr>
        <w:lastRenderedPageBreak/>
        <w:t xml:space="preserve">Purchase of New </w:t>
      </w:r>
      <w:r w:rsidR="00755A0E">
        <w:rPr>
          <w:b/>
          <w:sz w:val="28"/>
          <w:szCs w:val="28"/>
        </w:rPr>
        <w:t xml:space="preserve">Ice </w:t>
      </w:r>
      <w:proofErr w:type="spellStart"/>
      <w:r w:rsidR="00755A0E">
        <w:rPr>
          <w:b/>
          <w:sz w:val="28"/>
          <w:szCs w:val="28"/>
        </w:rPr>
        <w:t>Resurfacer</w:t>
      </w:r>
      <w:proofErr w:type="spellEnd"/>
    </w:p>
    <w:p w:rsidR="000212E5" w:rsidRPr="00AD237D" w:rsidRDefault="000212E5" w:rsidP="000212E5"/>
    <w:p w:rsidR="000212E5" w:rsidRDefault="000212E5" w:rsidP="000212E5">
      <w:pPr>
        <w:rPr>
          <w:lang w:val="en-CA"/>
        </w:rPr>
      </w:pPr>
      <w:r>
        <w:rPr>
          <w:lang w:val="en-CA"/>
        </w:rPr>
        <w:t xml:space="preserve">The Director noted that a new </w:t>
      </w:r>
      <w:r w:rsidR="00755A0E">
        <w:rPr>
          <w:lang w:val="en-CA"/>
        </w:rPr>
        <w:t xml:space="preserve">ice </w:t>
      </w:r>
      <w:proofErr w:type="spellStart"/>
      <w:r w:rsidR="00755A0E">
        <w:rPr>
          <w:lang w:val="en-CA"/>
        </w:rPr>
        <w:t>resurfacer</w:t>
      </w:r>
      <w:proofErr w:type="spellEnd"/>
      <w:r w:rsidR="00B67187">
        <w:rPr>
          <w:lang w:val="en-CA"/>
        </w:rPr>
        <w:t xml:space="preserve"> </w:t>
      </w:r>
      <w:r>
        <w:rPr>
          <w:lang w:val="en-CA"/>
        </w:rPr>
        <w:t xml:space="preserve">will be required in the 2015 budget.  If this gets approved in the budget in December, it will take at least 6 – 9 months for one to be built and received.  This will then bring us into the 2016 season.  Due to ongoing related problems with the age of the current </w:t>
      </w:r>
      <w:r w:rsidR="00755A0E">
        <w:rPr>
          <w:lang w:val="en-CA"/>
        </w:rPr>
        <w:t xml:space="preserve">ice </w:t>
      </w:r>
      <w:proofErr w:type="spellStart"/>
      <w:r w:rsidR="00755A0E">
        <w:rPr>
          <w:lang w:val="en-CA"/>
        </w:rPr>
        <w:t>resurfacer</w:t>
      </w:r>
      <w:proofErr w:type="spellEnd"/>
      <w:r>
        <w:rPr>
          <w:lang w:val="en-CA"/>
        </w:rPr>
        <w:t xml:space="preserve"> which is </w:t>
      </w:r>
      <w:r w:rsidRPr="00DB2591">
        <w:rPr>
          <w:lang w:val="en-CA"/>
        </w:rPr>
        <w:t>17 years old</w:t>
      </w:r>
      <w:r>
        <w:rPr>
          <w:lang w:val="en-CA"/>
        </w:rPr>
        <w:t xml:space="preserve">, a new one will be required in 2015.  Therefore, the Director is asking that the money be pre-approved within the next couple of months so that the order can be placed in September.  The cost will be dependent on whether a propane or electric </w:t>
      </w:r>
      <w:r w:rsidR="00755A0E">
        <w:rPr>
          <w:lang w:val="en-CA"/>
        </w:rPr>
        <w:t xml:space="preserve">ice </w:t>
      </w:r>
      <w:proofErr w:type="spellStart"/>
      <w:r w:rsidR="00755A0E">
        <w:rPr>
          <w:lang w:val="en-CA"/>
        </w:rPr>
        <w:t>resurfacer</w:t>
      </w:r>
      <w:proofErr w:type="spellEnd"/>
      <w:r>
        <w:rPr>
          <w:lang w:val="en-CA"/>
        </w:rPr>
        <w:t xml:space="preserve"> is ordered.  Therefore, the cost will be approximately $125,000 to $155,000.</w:t>
      </w:r>
    </w:p>
    <w:p w:rsidR="000212E5" w:rsidRDefault="000212E5" w:rsidP="000212E5">
      <w:pPr>
        <w:rPr>
          <w:lang w:val="en-CA"/>
        </w:rPr>
      </w:pPr>
    </w:p>
    <w:p w:rsidR="000212E5" w:rsidRDefault="000212E5" w:rsidP="000212E5">
      <w:pPr>
        <w:rPr>
          <w:lang w:val="en-CA"/>
        </w:rPr>
      </w:pPr>
      <w:r>
        <w:rPr>
          <w:lang w:val="en-CA"/>
        </w:rPr>
        <w:t>This is forwarded to the Finance Committee for their review and recommendation.</w:t>
      </w:r>
    </w:p>
    <w:p w:rsidR="000212E5" w:rsidRDefault="000212E5" w:rsidP="000212E5">
      <w:pPr>
        <w:rPr>
          <w:lang w:val="en-CA"/>
        </w:rPr>
      </w:pPr>
    </w:p>
    <w:p w:rsidR="000212E5" w:rsidRDefault="000212E5" w:rsidP="000212E5">
      <w:pPr>
        <w:rPr>
          <w:b/>
          <w:sz w:val="28"/>
          <w:szCs w:val="28"/>
        </w:rPr>
      </w:pPr>
      <w:r>
        <w:rPr>
          <w:b/>
          <w:sz w:val="28"/>
          <w:szCs w:val="28"/>
        </w:rPr>
        <w:t>Facility Operator Job Posting</w:t>
      </w:r>
    </w:p>
    <w:p w:rsidR="000212E5" w:rsidRPr="00AD237D" w:rsidRDefault="000212E5" w:rsidP="000212E5"/>
    <w:p w:rsidR="000212E5" w:rsidRDefault="000212E5" w:rsidP="000212E5">
      <w:pPr>
        <w:rPr>
          <w:lang w:val="en-CA"/>
        </w:rPr>
      </w:pPr>
      <w:r>
        <w:rPr>
          <w:lang w:val="en-CA"/>
        </w:rPr>
        <w:t>The Department has advertised for a B</w:t>
      </w:r>
      <w:r w:rsidRPr="00DB2591">
        <w:rPr>
          <w:lang w:val="en-CA"/>
        </w:rPr>
        <w:t xml:space="preserve"> ticketed</w:t>
      </w:r>
      <w:r>
        <w:rPr>
          <w:color w:val="FF0000"/>
          <w:lang w:val="en-CA"/>
        </w:rPr>
        <w:t xml:space="preserve"> </w:t>
      </w:r>
      <w:r>
        <w:rPr>
          <w:lang w:val="en-CA"/>
        </w:rPr>
        <w:t xml:space="preserve">Facility Operator but is not having any success in filling the position.  Provincial regulations require an operator with a Refrigeration B Certificate to operate a plant room when the both compressors are running.   The competition has been extended and is now being advertised in Alberta as well.  The Director </w:t>
      </w:r>
      <w:r w:rsidRPr="00DB2591">
        <w:rPr>
          <w:lang w:val="en-CA"/>
        </w:rPr>
        <w:t>will be raising this issue with</w:t>
      </w:r>
      <w:r>
        <w:rPr>
          <w:color w:val="FF0000"/>
          <w:lang w:val="en-CA"/>
        </w:rPr>
        <w:t xml:space="preserve"> </w:t>
      </w:r>
      <w:r>
        <w:rPr>
          <w:lang w:val="en-CA"/>
        </w:rPr>
        <w:t>Recreation Newfoundland &amp; Labrador at their next general</w:t>
      </w:r>
      <w:r>
        <w:rPr>
          <w:color w:val="FF0000"/>
          <w:lang w:val="en-CA"/>
        </w:rPr>
        <w:t xml:space="preserve"> </w:t>
      </w:r>
      <w:r w:rsidRPr="00DB2591">
        <w:rPr>
          <w:lang w:val="en-CA"/>
        </w:rPr>
        <w:t>round table discussions during their annual conference in May in Grand Fall</w:t>
      </w:r>
      <w:r>
        <w:rPr>
          <w:lang w:val="en-CA"/>
        </w:rPr>
        <w:t>s-</w:t>
      </w:r>
      <w:r w:rsidRPr="00DB2591">
        <w:rPr>
          <w:lang w:val="en-CA"/>
        </w:rPr>
        <w:t xml:space="preserve"> Win</w:t>
      </w:r>
      <w:r>
        <w:rPr>
          <w:lang w:val="en-CA"/>
        </w:rPr>
        <w:t>d</w:t>
      </w:r>
      <w:r w:rsidRPr="00DB2591">
        <w:rPr>
          <w:lang w:val="en-CA"/>
        </w:rPr>
        <w:t>sor</w:t>
      </w:r>
      <w:r>
        <w:rPr>
          <w:lang w:val="en-CA"/>
        </w:rPr>
        <w:t>.</w:t>
      </w:r>
    </w:p>
    <w:p w:rsidR="000212E5" w:rsidRDefault="000212E5" w:rsidP="000212E5">
      <w:pPr>
        <w:rPr>
          <w:b/>
          <w:sz w:val="28"/>
          <w:szCs w:val="28"/>
        </w:rPr>
      </w:pPr>
    </w:p>
    <w:p w:rsidR="000212E5" w:rsidRDefault="000212E5" w:rsidP="000212E5">
      <w:pPr>
        <w:rPr>
          <w:b/>
          <w:sz w:val="28"/>
          <w:szCs w:val="28"/>
        </w:rPr>
      </w:pPr>
      <w:r>
        <w:rPr>
          <w:b/>
          <w:sz w:val="28"/>
          <w:szCs w:val="28"/>
        </w:rPr>
        <w:t>Heat Recovery Discussion</w:t>
      </w:r>
    </w:p>
    <w:p w:rsidR="000212E5" w:rsidRPr="00AD237D" w:rsidRDefault="000212E5" w:rsidP="000212E5"/>
    <w:p w:rsidR="000212E5" w:rsidRPr="00DB2591" w:rsidRDefault="000212E5" w:rsidP="000212E5">
      <w:pPr>
        <w:rPr>
          <w:lang w:val="en-CA"/>
        </w:rPr>
      </w:pPr>
      <w:r>
        <w:rPr>
          <w:lang w:val="en-CA"/>
        </w:rPr>
        <w:t>The Director circulated a Community Centre heat consumption comparison.  Over the last five years, the oil consumption went up 70% and the electrical was up 20%.  In January 2014 alone, the total cost for heat and light at the community centre was approximately $34</w:t>
      </w:r>
      <w:r w:rsidRPr="00DB2591">
        <w:rPr>
          <w:lang w:val="en-CA"/>
        </w:rPr>
        <w:t>,000 for the month</w:t>
      </w:r>
      <w:r>
        <w:rPr>
          <w:lang w:val="en-CA"/>
        </w:rPr>
        <w:t xml:space="preserve">.  The City of Mount Pearl runs two ice surfaces and their cost is not much more due to the fact that they are able to reclaim their heat </w:t>
      </w:r>
      <w:r w:rsidRPr="00DB2591">
        <w:rPr>
          <w:lang w:val="en-CA"/>
        </w:rPr>
        <w:t>from their condenser.</w:t>
      </w:r>
      <w:r>
        <w:rPr>
          <w:lang w:val="en-CA"/>
        </w:rPr>
        <w:t xml:space="preserve">  </w:t>
      </w:r>
      <w:proofErr w:type="gramStart"/>
      <w:r>
        <w:rPr>
          <w:lang w:val="en-CA"/>
        </w:rPr>
        <w:t>Staff</w:t>
      </w:r>
      <w:proofErr w:type="gramEnd"/>
      <w:r>
        <w:rPr>
          <w:lang w:val="en-CA"/>
        </w:rPr>
        <w:t xml:space="preserve"> is currently working with a refrigeration company to come up with a plan for the Community Centre to reclaim their heat.  </w:t>
      </w:r>
      <w:r w:rsidRPr="00DB2591">
        <w:rPr>
          <w:lang w:val="en-CA"/>
        </w:rPr>
        <w:t>We are hoping that this could be looked at in conjunction with the contract we currently have with Honeywell.</w:t>
      </w:r>
      <w:r>
        <w:rPr>
          <w:color w:val="FF0000"/>
          <w:lang w:val="en-CA"/>
        </w:rPr>
        <w:t xml:space="preserve"> </w:t>
      </w:r>
      <w:r>
        <w:rPr>
          <w:lang w:val="en-CA"/>
        </w:rPr>
        <w:t xml:space="preserve">The refrigeration company will be doing up a presentation for Council within the coming months to </w:t>
      </w:r>
      <w:r w:rsidRPr="00DB2591">
        <w:rPr>
          <w:lang w:val="en-CA"/>
        </w:rPr>
        <w:t>discuss these options. The Director advises that our biggest priority and our biggest opportunity are to reduce our oil bills at the community centre. Other forthcoming energy saving projects includes energy efficient lighting and snow pit heat recovery from the snow collected from the resurfacing of the ice.</w:t>
      </w:r>
    </w:p>
    <w:p w:rsidR="000212E5" w:rsidRDefault="000212E5" w:rsidP="000212E5">
      <w:pPr>
        <w:rPr>
          <w:lang w:val="en-CA"/>
        </w:rPr>
      </w:pPr>
    </w:p>
    <w:p w:rsidR="000212E5" w:rsidRDefault="000212E5" w:rsidP="000212E5">
      <w:pPr>
        <w:spacing w:after="200" w:line="276" w:lineRule="auto"/>
        <w:jc w:val="left"/>
        <w:rPr>
          <w:b/>
          <w:sz w:val="28"/>
          <w:szCs w:val="28"/>
        </w:rPr>
      </w:pPr>
      <w:r>
        <w:rPr>
          <w:b/>
          <w:sz w:val="28"/>
          <w:szCs w:val="28"/>
        </w:rPr>
        <w:br w:type="page"/>
      </w:r>
    </w:p>
    <w:p w:rsidR="000212E5" w:rsidRDefault="000212E5" w:rsidP="000212E5">
      <w:pPr>
        <w:spacing w:line="360" w:lineRule="auto"/>
        <w:rPr>
          <w:b/>
          <w:sz w:val="28"/>
          <w:szCs w:val="28"/>
        </w:rPr>
      </w:pPr>
      <w:r>
        <w:rPr>
          <w:b/>
          <w:sz w:val="28"/>
          <w:szCs w:val="28"/>
        </w:rPr>
        <w:lastRenderedPageBreak/>
        <w:t>Dog Park Relocation</w:t>
      </w:r>
    </w:p>
    <w:p w:rsidR="000212E5" w:rsidRDefault="000212E5" w:rsidP="000212E5">
      <w:pPr>
        <w:rPr>
          <w:color w:val="FF0000"/>
          <w:lang w:val="en-CA"/>
        </w:rPr>
      </w:pPr>
      <w:r>
        <w:rPr>
          <w:lang w:val="en-CA"/>
        </w:rPr>
        <w:t xml:space="preserve">The Department will be having a community meeting for all citizens who would like to have some input into the new design for the dog park as well as a </w:t>
      </w:r>
      <w:r w:rsidRPr="00DB2591">
        <w:rPr>
          <w:lang w:val="en-CA"/>
        </w:rPr>
        <w:t>discussion regarding a</w:t>
      </w:r>
      <w:r>
        <w:rPr>
          <w:lang w:val="en-CA"/>
        </w:rPr>
        <w:t xml:space="preserve"> new location.  The meeting is being held on Thursday, April 3</w:t>
      </w:r>
      <w:r w:rsidRPr="00421181">
        <w:rPr>
          <w:vertAlign w:val="superscript"/>
          <w:lang w:val="en-CA"/>
        </w:rPr>
        <w:t>rd</w:t>
      </w:r>
      <w:r>
        <w:rPr>
          <w:lang w:val="en-CA"/>
        </w:rPr>
        <w:t xml:space="preserve"> at 6:30 p.m. in the Gander Community Centre.  </w:t>
      </w:r>
      <w:r w:rsidRPr="00DB2591">
        <w:rPr>
          <w:lang w:val="en-CA"/>
        </w:rPr>
        <w:t>The school board will likely be breaking ground sometime during the summer for the new school which will be located at the current dog park location.</w:t>
      </w:r>
    </w:p>
    <w:p w:rsidR="000212E5" w:rsidRPr="0011067E" w:rsidRDefault="000212E5" w:rsidP="000212E5">
      <w:pPr>
        <w:rPr>
          <w:color w:val="FF0000"/>
          <w:lang w:val="en-CA"/>
        </w:rPr>
      </w:pPr>
    </w:p>
    <w:p w:rsidR="000212E5" w:rsidRDefault="000212E5" w:rsidP="000212E5">
      <w:pPr>
        <w:spacing w:line="360" w:lineRule="auto"/>
        <w:rPr>
          <w:b/>
          <w:sz w:val="28"/>
          <w:szCs w:val="28"/>
        </w:rPr>
      </w:pPr>
      <w:proofErr w:type="spellStart"/>
      <w:r>
        <w:rPr>
          <w:b/>
          <w:sz w:val="28"/>
          <w:szCs w:val="28"/>
        </w:rPr>
        <w:t>Zamboni</w:t>
      </w:r>
      <w:proofErr w:type="spellEnd"/>
      <w:r>
        <w:rPr>
          <w:b/>
          <w:sz w:val="28"/>
          <w:szCs w:val="28"/>
        </w:rPr>
        <w:t xml:space="preserve"> Sponsorship</w:t>
      </w:r>
    </w:p>
    <w:p w:rsidR="000212E5" w:rsidRDefault="000212E5" w:rsidP="000212E5">
      <w:r>
        <w:rPr>
          <w:lang w:val="en-CA"/>
        </w:rPr>
        <w:t xml:space="preserve">The Department, in conjunction with the Gander Rotary Club, will be putting out an expression of interest to local businesses to sponsor the Town’s two ice </w:t>
      </w:r>
      <w:proofErr w:type="spellStart"/>
      <w:r>
        <w:rPr>
          <w:lang w:val="en-CA"/>
        </w:rPr>
        <w:t>resurfacers</w:t>
      </w:r>
      <w:proofErr w:type="spellEnd"/>
      <w:r>
        <w:rPr>
          <w:lang w:val="en-CA"/>
        </w:rPr>
        <w:t xml:space="preserve">.  </w:t>
      </w:r>
      <w:r w:rsidRPr="00DB2591">
        <w:rPr>
          <w:lang w:val="en-CA"/>
        </w:rPr>
        <w:t xml:space="preserve">The sponsorship will include wrapping the entire ice </w:t>
      </w:r>
      <w:proofErr w:type="spellStart"/>
      <w:r w:rsidRPr="00DB2591">
        <w:rPr>
          <w:lang w:val="en-CA"/>
        </w:rPr>
        <w:t>resurfacer</w:t>
      </w:r>
      <w:proofErr w:type="spellEnd"/>
      <w:r w:rsidRPr="00DB2591">
        <w:rPr>
          <w:lang w:val="en-CA"/>
        </w:rPr>
        <w:t xml:space="preserve"> with the businesses logo along with a monthly visit to the business with the ice </w:t>
      </w:r>
      <w:proofErr w:type="spellStart"/>
      <w:r w:rsidRPr="00DB2591">
        <w:rPr>
          <w:lang w:val="en-CA"/>
        </w:rPr>
        <w:t>resur</w:t>
      </w:r>
      <w:r w:rsidR="00254DB3">
        <w:rPr>
          <w:lang w:val="en-CA"/>
        </w:rPr>
        <w:t>f</w:t>
      </w:r>
      <w:r w:rsidRPr="00DB2591">
        <w:rPr>
          <w:lang w:val="en-CA"/>
        </w:rPr>
        <w:t>acer</w:t>
      </w:r>
      <w:proofErr w:type="spellEnd"/>
      <w:r w:rsidRPr="00DB2591">
        <w:rPr>
          <w:lang w:val="en-CA"/>
        </w:rPr>
        <w:t>.</w:t>
      </w:r>
      <w:r>
        <w:rPr>
          <w:lang w:val="en-CA"/>
        </w:rPr>
        <w:t xml:space="preserve">  The Committee thought this was a great idea and asked the Director to go forward with the expression of interest.</w:t>
      </w:r>
    </w:p>
    <w:p w:rsidR="000212E5" w:rsidRDefault="000212E5" w:rsidP="000212E5"/>
    <w:p w:rsidR="000212E5" w:rsidRDefault="000212E5" w:rsidP="000212E5">
      <w:pPr>
        <w:spacing w:line="360" w:lineRule="auto"/>
        <w:rPr>
          <w:b/>
          <w:sz w:val="28"/>
          <w:szCs w:val="28"/>
        </w:rPr>
      </w:pPr>
      <w:r>
        <w:rPr>
          <w:b/>
          <w:sz w:val="28"/>
          <w:szCs w:val="28"/>
        </w:rPr>
        <w:t>Art Walker Field</w:t>
      </w:r>
    </w:p>
    <w:p w:rsidR="000212E5" w:rsidRDefault="000212E5" w:rsidP="000212E5">
      <w:pPr>
        <w:rPr>
          <w:lang w:val="en-CA"/>
        </w:rPr>
      </w:pPr>
      <w:r>
        <w:rPr>
          <w:lang w:val="en-CA"/>
        </w:rPr>
        <w:t>The Director noted that the fencing will be replaced at the Art Walker Field this spring and will be going to tender for the purchase and installation of fencing in conjunction with the Department of Municipal Works who will also be installing new fencing around the Depot.</w:t>
      </w:r>
    </w:p>
    <w:p w:rsidR="000212E5" w:rsidRDefault="000212E5" w:rsidP="000212E5">
      <w:pPr>
        <w:rPr>
          <w:lang w:val="en-CA"/>
        </w:rPr>
      </w:pPr>
    </w:p>
    <w:p w:rsidR="000212E5" w:rsidRDefault="000212E5" w:rsidP="000212E5">
      <w:pPr>
        <w:spacing w:line="360" w:lineRule="auto"/>
        <w:rPr>
          <w:b/>
          <w:sz w:val="28"/>
          <w:szCs w:val="28"/>
        </w:rPr>
      </w:pPr>
      <w:r>
        <w:rPr>
          <w:b/>
          <w:sz w:val="28"/>
          <w:szCs w:val="28"/>
        </w:rPr>
        <w:t>Multiplex</w:t>
      </w:r>
    </w:p>
    <w:p w:rsidR="000212E5" w:rsidRDefault="000212E5" w:rsidP="000212E5">
      <w:pPr>
        <w:rPr>
          <w:lang w:val="en-CA"/>
        </w:rPr>
      </w:pPr>
      <w:r>
        <w:rPr>
          <w:lang w:val="en-CA"/>
        </w:rPr>
        <w:t>The Committee has reviewed the Multiplex Report and agree that there are some very good ideas; however, at this time, they are not prepared to move forward with building a Multiplex.  A meeting will be held with the Multiplex Committee to discuss this further.</w:t>
      </w:r>
    </w:p>
    <w:p w:rsidR="000212E5" w:rsidRDefault="000212E5" w:rsidP="000212E5">
      <w:pPr>
        <w:rPr>
          <w:lang w:val="en-CA"/>
        </w:rPr>
      </w:pPr>
    </w:p>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F042BA">
        <w:t>Anstey</w:t>
      </w:r>
      <w:r w:rsidR="00375E89">
        <w:t>.</w:t>
      </w:r>
    </w:p>
    <w:p w:rsidR="004A2343" w:rsidRPr="003978F9" w:rsidRDefault="004A2343" w:rsidP="004A2343"/>
    <w:p w:rsidR="005566AD" w:rsidRDefault="005566AD" w:rsidP="004A2343">
      <w:r>
        <w:t>The Economic Development Committ</w:t>
      </w:r>
      <w:r w:rsidR="004A2343">
        <w:t xml:space="preserve">ee meeting was held on </w:t>
      </w:r>
      <w:r w:rsidR="00182651">
        <w:t>March</w:t>
      </w:r>
      <w:r w:rsidR="00F042BA">
        <w:t xml:space="preserve"> </w:t>
      </w:r>
      <w:r w:rsidR="00777C8F">
        <w:t>3</w:t>
      </w:r>
      <w:r w:rsidR="00126D26">
        <w:t>1</w:t>
      </w:r>
      <w:r w:rsidR="003A0439">
        <w:t>,</w:t>
      </w:r>
      <w:r w:rsidR="006C11D3">
        <w:t xml:space="preserve"> 201</w:t>
      </w:r>
      <w:r w:rsidR="00A332C0">
        <w:t>4</w:t>
      </w:r>
      <w:r w:rsidR="004A2343">
        <w:t xml:space="preserve">.  The meeting was chaired </w:t>
      </w:r>
      <w:r w:rsidR="00375E89">
        <w:t xml:space="preserve">by </w:t>
      </w:r>
      <w:r w:rsidR="00126D26">
        <w:t>R. Anstey, Councillor</w:t>
      </w:r>
      <w:r w:rsidR="004A2343">
        <w:t>.  Other members present included:</w:t>
      </w:r>
      <w:r w:rsidR="005465C8">
        <w:t xml:space="preserve"> </w:t>
      </w:r>
      <w:r w:rsidR="00126D26">
        <w:t xml:space="preserve">B. Dove, </w:t>
      </w:r>
      <w:proofErr w:type="spellStart"/>
      <w:r w:rsidR="00126D26">
        <w:t>Councillor</w:t>
      </w:r>
      <w:proofErr w:type="spellEnd"/>
      <w:r w:rsidR="00777C8F">
        <w:t>;</w:t>
      </w:r>
      <w:r w:rsidR="00126D26">
        <w:t xml:space="preserve"> D. Chafe, CAO; </w:t>
      </w:r>
      <w:r w:rsidR="00885933">
        <w:t>R</w:t>
      </w:r>
      <w:r w:rsidR="00126D26">
        <w:t>.</w:t>
      </w:r>
      <w:r w:rsidR="00885933">
        <w:t xml:space="preserve"> Locke, Development Manager</w:t>
      </w:r>
      <w:r w:rsidR="00777C8F">
        <w:t>; D. Quinton, Economic Development Officer.</w:t>
      </w:r>
    </w:p>
    <w:p w:rsidR="006C11D3" w:rsidRDefault="006C11D3" w:rsidP="004A2343"/>
    <w:p w:rsidR="009B159D" w:rsidRDefault="004A2343" w:rsidP="004A2343">
      <w:pPr>
        <w:jc w:val="left"/>
      </w:pPr>
      <w:r>
        <w:t>The following items were discussed:</w:t>
      </w:r>
    </w:p>
    <w:p w:rsidR="00C256D4" w:rsidRDefault="00C256D4" w:rsidP="004A2343">
      <w:pPr>
        <w:jc w:val="left"/>
      </w:pPr>
    </w:p>
    <w:p w:rsidR="00C256D4" w:rsidRPr="00A25651" w:rsidRDefault="00C256D4" w:rsidP="00C256D4">
      <w:pPr>
        <w:rPr>
          <w:b/>
          <w:sz w:val="28"/>
          <w:szCs w:val="28"/>
        </w:rPr>
      </w:pPr>
      <w:r w:rsidRPr="00A25651">
        <w:rPr>
          <w:b/>
          <w:sz w:val="28"/>
          <w:szCs w:val="28"/>
        </w:rPr>
        <w:t xml:space="preserve">Review of </w:t>
      </w:r>
      <w:r>
        <w:rPr>
          <w:b/>
          <w:sz w:val="28"/>
          <w:szCs w:val="28"/>
        </w:rPr>
        <w:t>P</w:t>
      </w:r>
      <w:r w:rsidRPr="00A25651">
        <w:rPr>
          <w:b/>
          <w:sz w:val="28"/>
          <w:szCs w:val="28"/>
        </w:rPr>
        <w:t xml:space="preserve">revious </w:t>
      </w:r>
      <w:r>
        <w:rPr>
          <w:b/>
          <w:sz w:val="28"/>
          <w:szCs w:val="28"/>
        </w:rPr>
        <w:t>M</w:t>
      </w:r>
      <w:r w:rsidRPr="00A25651">
        <w:rPr>
          <w:b/>
          <w:sz w:val="28"/>
          <w:szCs w:val="28"/>
        </w:rPr>
        <w:t>inutes</w:t>
      </w:r>
    </w:p>
    <w:p w:rsidR="00C256D4" w:rsidRDefault="00C256D4" w:rsidP="00C256D4"/>
    <w:p w:rsidR="00C256D4" w:rsidRDefault="00C256D4" w:rsidP="00C256D4">
      <w:r w:rsidRPr="00A25651">
        <w:t xml:space="preserve">Staff </w:t>
      </w:r>
      <w:r>
        <w:t>advis</w:t>
      </w:r>
      <w:r w:rsidRPr="00A25651">
        <w:t xml:space="preserve">ed the Committee </w:t>
      </w:r>
      <w:r>
        <w:t xml:space="preserve">plans for an initiative designed to encourage public </w:t>
      </w:r>
      <w:r w:rsidRPr="00A25651">
        <w:t xml:space="preserve">feedback on what they feel the Town of Gander is lacking in the retail sector. </w:t>
      </w:r>
    </w:p>
    <w:p w:rsidR="00C256D4" w:rsidRPr="00A25651" w:rsidRDefault="00C256D4" w:rsidP="00C256D4">
      <w:r>
        <w:lastRenderedPageBreak/>
        <w:t xml:space="preserve">The Committee </w:t>
      </w:r>
      <w:proofErr w:type="gramStart"/>
      <w:r>
        <w:t>were</w:t>
      </w:r>
      <w:proofErr w:type="gramEnd"/>
      <w:r>
        <w:t xml:space="preserve"> also</w:t>
      </w:r>
      <w:r w:rsidRPr="00A25651">
        <w:t xml:space="preserve"> advised that a question was posted on the Town’s </w:t>
      </w:r>
      <w:proofErr w:type="spellStart"/>
      <w:r w:rsidRPr="00A25651">
        <w:t>Facebook</w:t>
      </w:r>
      <w:proofErr w:type="spellEnd"/>
      <w:r w:rsidRPr="00A25651">
        <w:t xml:space="preserve"> page on Friday</w:t>
      </w:r>
      <w:r>
        <w:t>,</w:t>
      </w:r>
      <w:r w:rsidRPr="00A25651">
        <w:t xml:space="preserve"> March 28</w:t>
      </w:r>
      <w:r w:rsidRPr="00A25651">
        <w:rPr>
          <w:vertAlign w:val="superscript"/>
        </w:rPr>
        <w:t>th</w:t>
      </w:r>
      <w:r w:rsidRPr="00A25651">
        <w:t xml:space="preserve"> and as of Monday</w:t>
      </w:r>
      <w:r>
        <w:t>,</w:t>
      </w:r>
      <w:r w:rsidRPr="00A25651">
        <w:t xml:space="preserve"> March 31</w:t>
      </w:r>
      <w:r w:rsidRPr="00A25651">
        <w:rPr>
          <w:vertAlign w:val="superscript"/>
        </w:rPr>
        <w:t>st</w:t>
      </w:r>
      <w:r w:rsidRPr="00A25651">
        <w:t xml:space="preserve"> they had received an overwhelming 107 comments. The most popular responses were as follows:</w:t>
      </w:r>
    </w:p>
    <w:p w:rsidR="00C256D4" w:rsidRPr="00A25651" w:rsidRDefault="00C256D4" w:rsidP="00C256D4">
      <w:pPr>
        <w:pStyle w:val="ListParagraph"/>
        <w:numPr>
          <w:ilvl w:val="0"/>
          <w:numId w:val="16"/>
        </w:numPr>
        <w:ind w:firstLine="240"/>
        <w:jc w:val="left"/>
      </w:pPr>
      <w:r w:rsidRPr="00A25651">
        <w:t>Movie Theatre</w:t>
      </w:r>
    </w:p>
    <w:p w:rsidR="00C256D4" w:rsidRPr="00A25651" w:rsidRDefault="00C256D4" w:rsidP="00C256D4">
      <w:pPr>
        <w:pStyle w:val="ListParagraph"/>
        <w:numPr>
          <w:ilvl w:val="0"/>
          <w:numId w:val="16"/>
        </w:numPr>
        <w:ind w:firstLine="240"/>
        <w:jc w:val="left"/>
      </w:pPr>
      <w:r w:rsidRPr="00A25651">
        <w:t>Children’s Clothing</w:t>
      </w:r>
    </w:p>
    <w:p w:rsidR="00C256D4" w:rsidRPr="00A25651" w:rsidRDefault="00C256D4" w:rsidP="00C256D4">
      <w:pPr>
        <w:pStyle w:val="ListParagraph"/>
        <w:numPr>
          <w:ilvl w:val="0"/>
          <w:numId w:val="16"/>
        </w:numPr>
        <w:ind w:firstLine="240"/>
        <w:jc w:val="left"/>
      </w:pPr>
      <w:r w:rsidRPr="00A25651">
        <w:t>Grocery Store</w:t>
      </w:r>
    </w:p>
    <w:p w:rsidR="00C256D4" w:rsidRPr="00A25651" w:rsidRDefault="00C256D4" w:rsidP="00C256D4">
      <w:pPr>
        <w:pStyle w:val="ListParagraph"/>
        <w:numPr>
          <w:ilvl w:val="0"/>
          <w:numId w:val="16"/>
        </w:numPr>
        <w:ind w:firstLine="240"/>
        <w:jc w:val="left"/>
      </w:pPr>
      <w:r w:rsidRPr="00A25651">
        <w:t>Men’s Clothing</w:t>
      </w:r>
    </w:p>
    <w:p w:rsidR="00C256D4" w:rsidRPr="00A25651" w:rsidRDefault="00C256D4" w:rsidP="00C256D4">
      <w:pPr>
        <w:pStyle w:val="ListParagraph"/>
        <w:numPr>
          <w:ilvl w:val="0"/>
          <w:numId w:val="16"/>
        </w:numPr>
        <w:ind w:firstLine="240"/>
        <w:jc w:val="left"/>
      </w:pPr>
      <w:r w:rsidRPr="00A25651">
        <w:t>Family Restaurant</w:t>
      </w:r>
    </w:p>
    <w:p w:rsidR="00C256D4" w:rsidRPr="00A25651" w:rsidRDefault="00C256D4" w:rsidP="00C256D4"/>
    <w:p w:rsidR="00C256D4" w:rsidRPr="00A25651" w:rsidRDefault="00C256D4" w:rsidP="00C256D4">
      <w:r w:rsidRPr="00A25651">
        <w:t xml:space="preserve">The </w:t>
      </w:r>
      <w:r>
        <w:t>C</w:t>
      </w:r>
      <w:r w:rsidRPr="00A25651">
        <w:t xml:space="preserve">ommittee </w:t>
      </w:r>
      <w:r>
        <w:t xml:space="preserve">has </w:t>
      </w:r>
      <w:r w:rsidRPr="00A25651">
        <w:t>asked staff to research possible options of establishing a movie theatre in Gander.</w:t>
      </w:r>
    </w:p>
    <w:p w:rsidR="00C256D4" w:rsidRPr="00A25651" w:rsidRDefault="00C256D4" w:rsidP="00C256D4">
      <w:pPr>
        <w:rPr>
          <w:b/>
          <w:sz w:val="28"/>
          <w:szCs w:val="28"/>
        </w:rPr>
      </w:pPr>
    </w:p>
    <w:p w:rsidR="00C256D4" w:rsidRDefault="00C256D4" w:rsidP="00C256D4">
      <w:pPr>
        <w:rPr>
          <w:b/>
          <w:sz w:val="28"/>
          <w:szCs w:val="28"/>
        </w:rPr>
      </w:pPr>
      <w:r>
        <w:rPr>
          <w:b/>
          <w:sz w:val="28"/>
          <w:szCs w:val="28"/>
        </w:rPr>
        <w:t>Formation of Affordable Housing Steering Committee</w:t>
      </w:r>
    </w:p>
    <w:p w:rsidR="00C256D4" w:rsidRDefault="00C256D4" w:rsidP="00C256D4"/>
    <w:p w:rsidR="00C256D4" w:rsidRPr="00A25651" w:rsidRDefault="00C256D4" w:rsidP="00C256D4">
      <w:r w:rsidRPr="00A25651">
        <w:t xml:space="preserve">The </w:t>
      </w:r>
      <w:r>
        <w:t>C</w:t>
      </w:r>
      <w:r w:rsidRPr="00A25651">
        <w:t xml:space="preserve">ommittee discussed </w:t>
      </w:r>
      <w:r>
        <w:t xml:space="preserve">the establishment of an Affordable Housing Steering Committee and recommendations of </w:t>
      </w:r>
      <w:r w:rsidRPr="00A25651">
        <w:t xml:space="preserve">who should sit on this </w:t>
      </w:r>
      <w:r>
        <w:t>C</w:t>
      </w:r>
      <w:r w:rsidRPr="00A25651">
        <w:t xml:space="preserve">ommittee. </w:t>
      </w:r>
      <w:r>
        <w:t>After some discussion, i</w:t>
      </w:r>
      <w:r w:rsidRPr="00A25651">
        <w:t xml:space="preserve">t was decided that the following professions/stakeholders should have representation on the </w:t>
      </w:r>
      <w:r>
        <w:t>C</w:t>
      </w:r>
      <w:r w:rsidRPr="00A25651">
        <w:t>ommittee.</w:t>
      </w:r>
    </w:p>
    <w:p w:rsidR="00C256D4" w:rsidRPr="00A25651" w:rsidRDefault="00C256D4" w:rsidP="00C256D4">
      <w:pPr>
        <w:pStyle w:val="ListParagraph"/>
        <w:numPr>
          <w:ilvl w:val="0"/>
          <w:numId w:val="17"/>
        </w:numPr>
        <w:ind w:firstLine="270"/>
        <w:jc w:val="left"/>
      </w:pPr>
      <w:r w:rsidRPr="00A25651">
        <w:t>Gander &amp; Area Chamber of Commerce</w:t>
      </w:r>
    </w:p>
    <w:p w:rsidR="00C256D4" w:rsidRPr="00A25651" w:rsidRDefault="00C256D4" w:rsidP="00C256D4">
      <w:pPr>
        <w:pStyle w:val="ListParagraph"/>
        <w:numPr>
          <w:ilvl w:val="0"/>
          <w:numId w:val="17"/>
        </w:numPr>
        <w:ind w:firstLine="270"/>
        <w:jc w:val="left"/>
      </w:pPr>
      <w:r w:rsidRPr="00A25651">
        <w:t>Real Estate agent/broker</w:t>
      </w:r>
    </w:p>
    <w:p w:rsidR="00C256D4" w:rsidRPr="00A25651" w:rsidRDefault="00C256D4" w:rsidP="00C256D4">
      <w:pPr>
        <w:pStyle w:val="ListParagraph"/>
        <w:numPr>
          <w:ilvl w:val="0"/>
          <w:numId w:val="17"/>
        </w:numPr>
        <w:ind w:firstLine="270"/>
        <w:jc w:val="left"/>
      </w:pPr>
      <w:r w:rsidRPr="00A25651">
        <w:t xml:space="preserve">Two members of </w:t>
      </w:r>
      <w:r>
        <w:t>C</w:t>
      </w:r>
      <w:r w:rsidRPr="00A25651">
        <w:t>ouncil</w:t>
      </w:r>
    </w:p>
    <w:p w:rsidR="00C256D4" w:rsidRPr="00A25651" w:rsidRDefault="00C256D4" w:rsidP="00C256D4">
      <w:pPr>
        <w:pStyle w:val="ListParagraph"/>
        <w:numPr>
          <w:ilvl w:val="0"/>
          <w:numId w:val="17"/>
        </w:numPr>
        <w:ind w:firstLine="270"/>
        <w:jc w:val="left"/>
      </w:pPr>
      <w:r w:rsidRPr="00A25651">
        <w:t>Financial institution (providing mortgages)</w:t>
      </w:r>
    </w:p>
    <w:p w:rsidR="00C256D4" w:rsidRDefault="00C256D4" w:rsidP="00C256D4">
      <w:pPr>
        <w:pStyle w:val="ListParagraph"/>
        <w:numPr>
          <w:ilvl w:val="0"/>
          <w:numId w:val="17"/>
        </w:numPr>
        <w:ind w:firstLine="270"/>
        <w:jc w:val="left"/>
      </w:pPr>
      <w:r w:rsidRPr="00A25651">
        <w:t>Town of Gander Economic Development staff</w:t>
      </w:r>
    </w:p>
    <w:p w:rsidR="00C256D4" w:rsidRPr="00A25651" w:rsidRDefault="00C256D4" w:rsidP="004B0778">
      <w:pPr>
        <w:pStyle w:val="ListParagraph"/>
        <w:ind w:left="990"/>
        <w:jc w:val="left"/>
      </w:pPr>
    </w:p>
    <w:p w:rsidR="00C256D4" w:rsidRPr="00931D68" w:rsidRDefault="00C256D4" w:rsidP="00C256D4">
      <w:r w:rsidRPr="00931D68">
        <w:t xml:space="preserve">The Committee asked staff to contact the stakeholders identified, present key points to include in the Request </w:t>
      </w:r>
      <w:r>
        <w:t>f</w:t>
      </w:r>
      <w:r w:rsidRPr="00931D68">
        <w:t>or Proposals (RFP)</w:t>
      </w:r>
      <w:r>
        <w:t xml:space="preserve"> for the affordable housing study</w:t>
      </w:r>
      <w:r w:rsidRPr="00931D68">
        <w:t xml:space="preserve"> and a draft agenda </w:t>
      </w:r>
      <w:r>
        <w:t>for</w:t>
      </w:r>
      <w:r w:rsidRPr="00931D68">
        <w:t xml:space="preserve"> the first steering committee meeting.</w:t>
      </w:r>
    </w:p>
    <w:p w:rsidR="00C256D4" w:rsidRPr="00931D68" w:rsidRDefault="00C256D4" w:rsidP="00C256D4"/>
    <w:p w:rsidR="00C256D4" w:rsidRPr="00931D68" w:rsidRDefault="00C256D4" w:rsidP="00C256D4">
      <w:r w:rsidRPr="00931D68">
        <w:t xml:space="preserve">The </w:t>
      </w:r>
      <w:r>
        <w:t>C</w:t>
      </w:r>
      <w:r w:rsidRPr="00931D68">
        <w:t>ommittee also clarified that the purpose of the proposed affordable housing study is to research the current housing market, identify barriers to entry, define “affordability” and recommend how working individuals (who can’t currently afford to enter the market) can move closer to first time home ownership in the Town of Gander.</w:t>
      </w:r>
    </w:p>
    <w:p w:rsidR="00C256D4" w:rsidRDefault="00C256D4" w:rsidP="00C256D4"/>
    <w:p w:rsidR="00C256D4" w:rsidRDefault="00C256D4" w:rsidP="00C256D4">
      <w:pPr>
        <w:rPr>
          <w:b/>
          <w:sz w:val="28"/>
          <w:szCs w:val="28"/>
        </w:rPr>
      </w:pPr>
      <w:r>
        <w:rPr>
          <w:b/>
          <w:sz w:val="28"/>
          <w:szCs w:val="28"/>
        </w:rPr>
        <w:t>Letter from Destination Gander</w:t>
      </w:r>
    </w:p>
    <w:p w:rsidR="00C256D4" w:rsidRDefault="00C256D4" w:rsidP="00C256D4">
      <w:pPr>
        <w:rPr>
          <w:b/>
          <w:sz w:val="28"/>
          <w:szCs w:val="28"/>
        </w:rPr>
      </w:pPr>
    </w:p>
    <w:p w:rsidR="00C256D4" w:rsidRPr="00931D68" w:rsidRDefault="00C256D4" w:rsidP="00C256D4">
      <w:r w:rsidRPr="00931D68">
        <w:t xml:space="preserve">The </w:t>
      </w:r>
      <w:r>
        <w:t>C</w:t>
      </w:r>
      <w:r w:rsidRPr="00931D68">
        <w:t xml:space="preserve">ommittee reviewed a letter from Destination Gander requesting the use of 10 </w:t>
      </w:r>
      <w:r>
        <w:t>O</w:t>
      </w:r>
      <w:r w:rsidRPr="00931D68">
        <w:t xml:space="preserve">pen </w:t>
      </w:r>
      <w:r>
        <w:t>A</w:t>
      </w:r>
      <w:r w:rsidRPr="00931D68">
        <w:t xml:space="preserve">ir </w:t>
      </w:r>
      <w:r>
        <w:t>K</w:t>
      </w:r>
      <w:r w:rsidRPr="00931D68">
        <w:t xml:space="preserve">iosks during the Canadian Boys under 18 Fast Pitch Softball </w:t>
      </w:r>
      <w:proofErr w:type="gramStart"/>
      <w:r w:rsidRPr="00931D68">
        <w:t>tournament</w:t>
      </w:r>
      <w:proofErr w:type="gramEnd"/>
      <w:r w:rsidRPr="00931D68">
        <w:t xml:space="preserve"> being hosted in Gander </w:t>
      </w:r>
      <w:r>
        <w:t xml:space="preserve">from </w:t>
      </w:r>
      <w:r w:rsidRPr="00931D68">
        <w:t xml:space="preserve">August 5-10, 2014. In addition, they requested </w:t>
      </w:r>
      <w:r>
        <w:t xml:space="preserve">assistance from </w:t>
      </w:r>
      <w:r w:rsidRPr="00931D68">
        <w:t>Town staff to transport, set up and take down the Kiosks.</w:t>
      </w:r>
    </w:p>
    <w:p w:rsidR="00C256D4" w:rsidRPr="00931D68" w:rsidRDefault="00C256D4" w:rsidP="00C256D4"/>
    <w:p w:rsidR="00C256D4" w:rsidRDefault="00C256D4" w:rsidP="00C256D4">
      <w:pPr>
        <w:rPr>
          <w:b/>
        </w:rPr>
      </w:pPr>
      <w:r w:rsidRPr="00931D68">
        <w:t xml:space="preserve">The </w:t>
      </w:r>
      <w:r>
        <w:t>C</w:t>
      </w:r>
      <w:r w:rsidRPr="00931D68">
        <w:t xml:space="preserve">ommittee supports the hard work that Destination Gander is doing to attract new events to the Town and therefore approve the loaning of 10 </w:t>
      </w:r>
      <w:r>
        <w:t>K</w:t>
      </w:r>
      <w:r w:rsidRPr="00931D68">
        <w:t xml:space="preserve">iosks. </w:t>
      </w:r>
    </w:p>
    <w:p w:rsidR="00C256D4" w:rsidRDefault="00C256D4" w:rsidP="00C256D4">
      <w:pPr>
        <w:rPr>
          <w:b/>
        </w:rPr>
      </w:pPr>
    </w:p>
    <w:p w:rsidR="00C256D4" w:rsidRDefault="00C256D4" w:rsidP="00C256D4">
      <w:r w:rsidRPr="00931D68">
        <w:lastRenderedPageBreak/>
        <w:t xml:space="preserve">However, </w:t>
      </w:r>
      <w:r>
        <w:t xml:space="preserve">the Committee did not approve their request to provide the staff to </w:t>
      </w:r>
      <w:r w:rsidRPr="00931D68">
        <w:t>transport, set up and take down the Kiosks</w:t>
      </w:r>
      <w:r>
        <w:t xml:space="preserve"> </w:t>
      </w:r>
      <w:r w:rsidRPr="00931D68">
        <w:t>due to the high costs</w:t>
      </w:r>
      <w:r>
        <w:t xml:space="preserve"> involved.</w:t>
      </w:r>
      <w:r w:rsidRPr="00931D68">
        <w:t xml:space="preserve"> </w:t>
      </w:r>
    </w:p>
    <w:p w:rsidR="00C256D4" w:rsidRPr="00931D68" w:rsidRDefault="00C256D4" w:rsidP="00C256D4"/>
    <w:p w:rsidR="00C256D4" w:rsidRPr="00931D68" w:rsidRDefault="00C256D4" w:rsidP="00C256D4">
      <w:r w:rsidRPr="00931D68">
        <w:t xml:space="preserve">The </w:t>
      </w:r>
      <w:r>
        <w:t>C</w:t>
      </w:r>
      <w:r w:rsidRPr="00931D68">
        <w:t>ommittee asked staff to contact Destination Gander and advise them of the decision.</w:t>
      </w:r>
    </w:p>
    <w:p w:rsidR="00C256D4" w:rsidRDefault="00C256D4" w:rsidP="00C256D4">
      <w:pPr>
        <w:rPr>
          <w:b/>
          <w:sz w:val="28"/>
          <w:szCs w:val="28"/>
        </w:rPr>
      </w:pPr>
    </w:p>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C256D4">
        <w:t xml:space="preserve">April </w:t>
      </w:r>
      <w:r w:rsidR="005D6E6B">
        <w:t>1</w:t>
      </w:r>
      <w:r w:rsidR="00455D37">
        <w:t>, 201</w:t>
      </w:r>
      <w:r w:rsidR="003F5133">
        <w:t>4</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847B8B">
        <w:t xml:space="preserve"> </w:t>
      </w:r>
      <w:r w:rsidR="00A512BB">
        <w:t>K. Sceviour, Special Event Coordinator.</w:t>
      </w:r>
    </w:p>
    <w:p w:rsidR="00415EDF" w:rsidRDefault="00415EDF" w:rsidP="00BC6DD1"/>
    <w:p w:rsidR="00701ECB" w:rsidRDefault="00BC6DD1" w:rsidP="00BC6DD1">
      <w:pPr>
        <w:jc w:val="left"/>
      </w:pPr>
      <w:r>
        <w:t>The following items were discussed:</w:t>
      </w:r>
    </w:p>
    <w:p w:rsidR="00003161" w:rsidRDefault="00003161" w:rsidP="00BC6DD1">
      <w:pPr>
        <w:jc w:val="left"/>
      </w:pPr>
    </w:p>
    <w:p w:rsidR="0029099A" w:rsidRPr="00B95869" w:rsidRDefault="0029099A" w:rsidP="0029099A">
      <w:pPr>
        <w:pStyle w:val="NoSpacing"/>
      </w:pPr>
      <w:r>
        <w:rPr>
          <w:b/>
          <w:sz w:val="28"/>
          <w:szCs w:val="28"/>
        </w:rPr>
        <w:t xml:space="preserve">Festival of Flight </w:t>
      </w:r>
    </w:p>
    <w:p w:rsidR="0029099A" w:rsidRDefault="0029099A" w:rsidP="0029099A">
      <w:pPr>
        <w:pStyle w:val="NoSpacing"/>
      </w:pPr>
    </w:p>
    <w:p w:rsidR="0029099A" w:rsidRDefault="0029099A" w:rsidP="0029099A">
      <w:pPr>
        <w:rPr>
          <w:b/>
          <w:u w:val="single"/>
        </w:rPr>
      </w:pPr>
      <w:r w:rsidRPr="002C374A">
        <w:rPr>
          <w:b/>
          <w:u w:val="single"/>
        </w:rPr>
        <w:t>Ideas from Public Meeting</w:t>
      </w:r>
    </w:p>
    <w:p w:rsidR="0029099A" w:rsidRDefault="0029099A" w:rsidP="0029099A">
      <w:r>
        <w:t>A public meeting was held in March at the Community Centre to generate ideas for the 2014 Festival of Flight. Despite a lower than expected turnout, the session generated lots of great ideas! The Event Coordinator compiled a list of the ideas and placed them in categories such as sports related, aviation related, etc. As soon as the event staff returns to work, they will put together an event plan for each viable event and contact local organizations to see if they are interested in hosting an event.</w:t>
      </w:r>
    </w:p>
    <w:p w:rsidR="0029099A" w:rsidRDefault="0029099A" w:rsidP="0029099A"/>
    <w:p w:rsidR="0029099A" w:rsidRPr="00B95869" w:rsidRDefault="0029099A" w:rsidP="0029099A">
      <w:pPr>
        <w:pStyle w:val="NoSpacing"/>
        <w:rPr>
          <w:b/>
          <w:sz w:val="28"/>
          <w:szCs w:val="28"/>
        </w:rPr>
      </w:pPr>
      <w:r>
        <w:rPr>
          <w:b/>
          <w:sz w:val="28"/>
          <w:szCs w:val="28"/>
        </w:rPr>
        <w:t>Volunteer Week</w:t>
      </w:r>
    </w:p>
    <w:p w:rsidR="0029099A" w:rsidRDefault="0029099A" w:rsidP="0029099A">
      <w:pPr>
        <w:pStyle w:val="NoSpacing"/>
      </w:pPr>
    </w:p>
    <w:p w:rsidR="0029099A" w:rsidRDefault="0029099A" w:rsidP="0029099A">
      <w:r>
        <w:t xml:space="preserve">The Town had partnered with the Community Sector Council (CSC) to host a volunteer appreciation event on April 13. Unfortunately, this event has been cancelled due to guest speaker scheduling conflicts.  The Town and the CSC are still working together to host an event and the details will be forthcoming.  For more information, please contact the CSC office at 651-1140. </w:t>
      </w:r>
    </w:p>
    <w:p w:rsidR="0029099A" w:rsidRDefault="0029099A" w:rsidP="0029099A"/>
    <w:p w:rsidR="0029099A" w:rsidRDefault="0029099A" w:rsidP="0029099A">
      <w:pPr>
        <w:pStyle w:val="NoSpacing"/>
      </w:pPr>
      <w:r>
        <w:rPr>
          <w:b/>
          <w:sz w:val="28"/>
          <w:szCs w:val="28"/>
        </w:rPr>
        <w:t>AHL Exhibition Game</w:t>
      </w:r>
    </w:p>
    <w:p w:rsidR="0029099A" w:rsidRDefault="0029099A" w:rsidP="0029099A">
      <w:pPr>
        <w:pStyle w:val="NoSpacing"/>
      </w:pPr>
    </w:p>
    <w:p w:rsidR="0029099A" w:rsidRDefault="0029099A" w:rsidP="0029099A">
      <w:r>
        <w:t xml:space="preserve">During the last Committee meeting, a request to host an Ice Caps AHL Exhibition Game in October was discussed. The Committee asked the Event Coordinator to put together some information regarding the costs associated with hosting the game to see if it is viable.  The information was not received from the Ice Caps until just before this meeting so the Coordinator gave a brief overview of the costs and the Committee felt this would be a great opportunity for the community. </w:t>
      </w:r>
    </w:p>
    <w:p w:rsidR="0029099A" w:rsidRDefault="0029099A" w:rsidP="0029099A"/>
    <w:p w:rsidR="0029099A" w:rsidRDefault="0029099A" w:rsidP="0029099A"/>
    <w:p w:rsidR="0029099A" w:rsidRPr="0029099A" w:rsidRDefault="0029099A" w:rsidP="0029099A">
      <w:pPr>
        <w:rPr>
          <w:b/>
          <w:sz w:val="26"/>
          <w:szCs w:val="26"/>
        </w:rPr>
      </w:pPr>
      <w:r w:rsidRPr="0029099A">
        <w:rPr>
          <w:b/>
          <w:sz w:val="26"/>
          <w:szCs w:val="26"/>
        </w:rPr>
        <w:lastRenderedPageBreak/>
        <w:t>Motion #14-066</w:t>
      </w:r>
    </w:p>
    <w:p w:rsidR="0029099A" w:rsidRPr="0029099A" w:rsidRDefault="0029099A" w:rsidP="0029099A">
      <w:pPr>
        <w:rPr>
          <w:b/>
          <w:sz w:val="26"/>
          <w:szCs w:val="26"/>
        </w:rPr>
      </w:pPr>
      <w:r w:rsidRPr="0029099A">
        <w:rPr>
          <w:b/>
          <w:sz w:val="26"/>
          <w:szCs w:val="26"/>
        </w:rPr>
        <w:t>AHL Exhibition Game</w:t>
      </w:r>
    </w:p>
    <w:p w:rsidR="0029099A" w:rsidRDefault="0029099A" w:rsidP="0029099A"/>
    <w:p w:rsidR="0029099A" w:rsidRDefault="0029099A" w:rsidP="0029099A">
      <w:r>
        <w:t xml:space="preserve">Moved by </w:t>
      </w:r>
      <w:proofErr w:type="spellStart"/>
      <w:r>
        <w:t>Councillor</w:t>
      </w:r>
      <w:proofErr w:type="spellEnd"/>
      <w:r>
        <w:t xml:space="preserve"> Dove and seconded by Deputy Mayor Abbott that the Town agree to host an Ice Caps Exhibition Game in October 2014.</w:t>
      </w:r>
    </w:p>
    <w:p w:rsidR="0029099A" w:rsidRDefault="0029099A" w:rsidP="0029099A"/>
    <w:p w:rsidR="0029099A" w:rsidRDefault="0029099A" w:rsidP="0029099A">
      <w:r>
        <w:tab/>
      </w:r>
      <w:r>
        <w:tab/>
        <w:t xml:space="preserve">In </w:t>
      </w:r>
      <w:proofErr w:type="spellStart"/>
      <w:r>
        <w:t>Favour</w:t>
      </w:r>
      <w:proofErr w:type="spellEnd"/>
      <w:r>
        <w:t>:</w:t>
      </w:r>
      <w:r>
        <w:tab/>
        <w:t>7</w:t>
      </w:r>
      <w:r>
        <w:tab/>
        <w:t>Opposing:</w:t>
      </w:r>
      <w:r>
        <w:tab/>
        <w:t>0</w:t>
      </w:r>
    </w:p>
    <w:p w:rsidR="0029099A" w:rsidRDefault="0029099A" w:rsidP="0029099A"/>
    <w:p w:rsidR="0029099A" w:rsidRDefault="0029099A" w:rsidP="0029099A">
      <w:r w:rsidRPr="0029099A">
        <w:rPr>
          <w:b/>
        </w:rPr>
        <w:t>Decision:</w:t>
      </w:r>
      <w:r>
        <w:tab/>
        <w:t>Motion carried.</w:t>
      </w:r>
    </w:p>
    <w:p w:rsidR="0029099A" w:rsidRPr="006D2047" w:rsidRDefault="0029099A" w:rsidP="0029099A"/>
    <w:p w:rsidR="0029099A" w:rsidRPr="00406526" w:rsidRDefault="0029099A" w:rsidP="0029099A">
      <w:pPr>
        <w:pStyle w:val="NoSpacing"/>
        <w:rPr>
          <w:b/>
          <w:sz w:val="28"/>
          <w:szCs w:val="28"/>
        </w:rPr>
      </w:pPr>
      <w:proofErr w:type="spellStart"/>
      <w:r>
        <w:rPr>
          <w:b/>
          <w:sz w:val="28"/>
          <w:szCs w:val="28"/>
        </w:rPr>
        <w:t>Downhome</w:t>
      </w:r>
      <w:proofErr w:type="spellEnd"/>
      <w:r>
        <w:rPr>
          <w:b/>
          <w:sz w:val="28"/>
          <w:szCs w:val="28"/>
        </w:rPr>
        <w:t xml:space="preserve"> Expo Partnership</w:t>
      </w:r>
    </w:p>
    <w:p w:rsidR="0029099A" w:rsidRDefault="0029099A" w:rsidP="0029099A"/>
    <w:p w:rsidR="0029099A" w:rsidRPr="006D2047" w:rsidRDefault="0029099A" w:rsidP="0029099A">
      <w:r>
        <w:t xml:space="preserve">Destination Gander will be attending the 2014 </w:t>
      </w:r>
      <w:proofErr w:type="spellStart"/>
      <w:r>
        <w:t>Downhome</w:t>
      </w:r>
      <w:proofErr w:type="spellEnd"/>
      <w:r>
        <w:t xml:space="preserve"> Expo in St. Johns from May 23-25, 2014 and requested that the Town partner with them to provide a staff person to assist with manning the booth. Destination Gander will pay the booth cost so the Town would be responsible for the accommodations and per diem for the staff person. The Committee agreed that this would be beneficial to the marketing of the Town and the Festival and recommends the Event Coordinator attend. The approximate cost is $750.00.</w:t>
      </w:r>
    </w:p>
    <w:p w:rsidR="0029099A" w:rsidRDefault="0029099A" w:rsidP="0029099A"/>
    <w:p w:rsidR="0029099A" w:rsidRPr="00406526" w:rsidRDefault="0029099A" w:rsidP="0029099A">
      <w:pPr>
        <w:pStyle w:val="NoSpacing"/>
        <w:rPr>
          <w:b/>
          <w:sz w:val="28"/>
          <w:szCs w:val="28"/>
        </w:rPr>
      </w:pPr>
      <w:r>
        <w:rPr>
          <w:b/>
          <w:sz w:val="28"/>
          <w:szCs w:val="28"/>
        </w:rPr>
        <w:t>Ride for Sight</w:t>
      </w:r>
    </w:p>
    <w:p w:rsidR="0029099A" w:rsidRDefault="0029099A" w:rsidP="0029099A"/>
    <w:p w:rsidR="0029099A" w:rsidRDefault="0029099A" w:rsidP="0029099A">
      <w:r>
        <w:t xml:space="preserve">The Event Coordinator and Marketing Manager for Destination Gander met with representatives from the Ride for Sight Committee to discuss their upcoming event. The Ride Committee is looking for assistance with marketing and hosting the event.  Since this is a large event with huge economic spinoffs to the town, Destination Gander has agreed to offer assistance with marketing, sponsorship and event logistics.  </w:t>
      </w:r>
    </w:p>
    <w:p w:rsidR="0029099A" w:rsidRDefault="0029099A" w:rsidP="0029099A"/>
    <w:p w:rsidR="0029099A" w:rsidRDefault="0029099A" w:rsidP="0029099A">
      <w:r>
        <w:t xml:space="preserve">The Ride for Sight Committee is looking for volunteers from the Gander area to assist with preplanning and event day activities. If anyone would like to volunteer or would like more information, they can contact the Event Coordinator at 651-5936 or email: </w:t>
      </w:r>
      <w:hyperlink r:id="rId8" w:history="1">
        <w:r w:rsidRPr="00A40920">
          <w:rPr>
            <w:rStyle w:val="Hyperlink"/>
          </w:rPr>
          <w:t>ksceviour@gandercanada.com</w:t>
        </w:r>
      </w:hyperlink>
      <w:r>
        <w:t>.</w:t>
      </w:r>
    </w:p>
    <w:p w:rsidR="0029099A" w:rsidRDefault="0029099A" w:rsidP="0029099A"/>
    <w:p w:rsidR="0029099A" w:rsidRPr="00406526" w:rsidRDefault="0029099A" w:rsidP="0029099A">
      <w:pPr>
        <w:pStyle w:val="NoSpacing"/>
        <w:rPr>
          <w:b/>
          <w:sz w:val="28"/>
          <w:szCs w:val="28"/>
        </w:rPr>
      </w:pPr>
      <w:r>
        <w:rPr>
          <w:b/>
          <w:sz w:val="28"/>
          <w:szCs w:val="28"/>
        </w:rPr>
        <w:t>Destination Gander</w:t>
      </w:r>
    </w:p>
    <w:p w:rsidR="0029099A" w:rsidRDefault="0029099A" w:rsidP="0029099A"/>
    <w:p w:rsidR="0029099A" w:rsidRDefault="0029099A" w:rsidP="0029099A">
      <w:r>
        <w:t>The Destination Gander Marketing Manager would like to meet with the Committee to discuss upcoming events and to give an update on current projects. The Event Coordinator will invite the manager to the first Committee Meeting in May.</w:t>
      </w:r>
    </w:p>
    <w:p w:rsidR="0029099A" w:rsidRDefault="0029099A" w:rsidP="0029099A"/>
    <w:p w:rsidR="0029099A" w:rsidRDefault="0029099A" w:rsidP="0029099A">
      <w:proofErr w:type="spellStart"/>
      <w:r w:rsidRPr="0029099A">
        <w:t>Councillor</w:t>
      </w:r>
      <w:proofErr w:type="spellEnd"/>
      <w:r w:rsidRPr="0029099A">
        <w:t xml:space="preserve"> </w:t>
      </w:r>
      <w:proofErr w:type="spellStart"/>
      <w:r w:rsidRPr="0029099A">
        <w:t>McBreairty</w:t>
      </w:r>
      <w:proofErr w:type="spellEnd"/>
      <w:r w:rsidRPr="0029099A">
        <w:t xml:space="preserve"> left the </w:t>
      </w:r>
      <w:r>
        <w:t xml:space="preserve">Committee </w:t>
      </w:r>
      <w:r w:rsidRPr="0029099A">
        <w:t>meeting at 4:20 p.m.</w:t>
      </w:r>
    </w:p>
    <w:p w:rsidR="00C4555E" w:rsidRDefault="00C4555E" w:rsidP="0029099A"/>
    <w:p w:rsidR="00C4555E" w:rsidRDefault="00C4555E" w:rsidP="0029099A"/>
    <w:p w:rsidR="00C4555E" w:rsidRPr="0029099A" w:rsidRDefault="00C4555E" w:rsidP="0029099A"/>
    <w:p w:rsidR="0029099A" w:rsidRDefault="0029099A" w:rsidP="0029099A">
      <w:pPr>
        <w:rPr>
          <w:b/>
          <w:i/>
        </w:rPr>
      </w:pPr>
    </w:p>
    <w:p w:rsidR="0029099A" w:rsidRPr="00406526" w:rsidRDefault="0029099A" w:rsidP="0029099A">
      <w:pPr>
        <w:pStyle w:val="NoSpacing"/>
        <w:rPr>
          <w:b/>
          <w:sz w:val="28"/>
          <w:szCs w:val="28"/>
        </w:rPr>
      </w:pPr>
      <w:r>
        <w:rPr>
          <w:b/>
          <w:sz w:val="28"/>
          <w:szCs w:val="28"/>
        </w:rPr>
        <w:lastRenderedPageBreak/>
        <w:t>Hospitality Newfoundland and Labrador RFP 2015</w:t>
      </w:r>
    </w:p>
    <w:p w:rsidR="0029099A" w:rsidRDefault="0029099A" w:rsidP="0029099A"/>
    <w:p w:rsidR="0029099A" w:rsidRDefault="0029099A" w:rsidP="0029099A">
      <w:r>
        <w:t xml:space="preserve">A request for proposals was received from Hospitality Newfoundland to host their 2015 Convention. Destination Gander will be submitting a bid on behalf of the Gander partners. The Committee reviewed the proposed costs to be included in the bid for the Gander Community Centre and agreed with them. </w:t>
      </w:r>
    </w:p>
    <w:p w:rsidR="0029099A" w:rsidRDefault="0029099A" w:rsidP="0029099A"/>
    <w:p w:rsidR="00C4555E" w:rsidRPr="00C4555E" w:rsidRDefault="00C4555E" w:rsidP="0029099A">
      <w:pPr>
        <w:rPr>
          <w:b/>
          <w:sz w:val="26"/>
          <w:szCs w:val="26"/>
        </w:rPr>
      </w:pPr>
      <w:r w:rsidRPr="00C4555E">
        <w:rPr>
          <w:b/>
          <w:sz w:val="26"/>
          <w:szCs w:val="26"/>
        </w:rPr>
        <w:t>Motion #14-067</w:t>
      </w:r>
    </w:p>
    <w:p w:rsidR="00C4555E" w:rsidRPr="00C4555E" w:rsidRDefault="00C4555E" w:rsidP="0029099A">
      <w:pPr>
        <w:rPr>
          <w:b/>
          <w:sz w:val="26"/>
          <w:szCs w:val="26"/>
        </w:rPr>
      </w:pPr>
      <w:r w:rsidRPr="00C4555E">
        <w:rPr>
          <w:b/>
          <w:sz w:val="26"/>
          <w:szCs w:val="26"/>
        </w:rPr>
        <w:t>Hospitality Newfoundland and Labrador RFP 2015</w:t>
      </w:r>
    </w:p>
    <w:p w:rsidR="00C4555E" w:rsidRDefault="00C4555E" w:rsidP="0029099A"/>
    <w:p w:rsidR="0029099A" w:rsidRDefault="00C4555E" w:rsidP="0029099A">
      <w:r>
        <w:t xml:space="preserve">Moved by </w:t>
      </w:r>
      <w:proofErr w:type="spellStart"/>
      <w:r>
        <w:t>Councillor</w:t>
      </w:r>
      <w:proofErr w:type="spellEnd"/>
      <w:r>
        <w:t xml:space="preserve"> Dove and seconded by </w:t>
      </w:r>
      <w:proofErr w:type="spellStart"/>
      <w:r>
        <w:t>Councillor</w:t>
      </w:r>
      <w:proofErr w:type="spellEnd"/>
      <w:r>
        <w:t xml:space="preserve"> Lorenzen</w:t>
      </w:r>
      <w:r w:rsidR="0029099A">
        <w:t xml:space="preserve"> that the attached costs be included in the Hospitality Newfoundland and Labrador bid to host their conference at the Gander Community Centre in 2015.</w:t>
      </w:r>
    </w:p>
    <w:p w:rsidR="00C4555E" w:rsidRDefault="00C4555E" w:rsidP="0029099A"/>
    <w:p w:rsidR="00C4555E" w:rsidRDefault="00C4555E" w:rsidP="0029099A">
      <w:r>
        <w:tab/>
      </w:r>
      <w:r>
        <w:tab/>
        <w:t xml:space="preserve">In </w:t>
      </w:r>
      <w:proofErr w:type="spellStart"/>
      <w:r>
        <w:t>Favour</w:t>
      </w:r>
      <w:proofErr w:type="spellEnd"/>
      <w:r>
        <w:t>:</w:t>
      </w:r>
      <w:r>
        <w:tab/>
        <w:t>7</w:t>
      </w:r>
      <w:r>
        <w:tab/>
        <w:t>Opposing:</w:t>
      </w:r>
      <w:r>
        <w:tab/>
        <w:t>0</w:t>
      </w:r>
    </w:p>
    <w:p w:rsidR="00C4555E" w:rsidRDefault="00C4555E" w:rsidP="0029099A"/>
    <w:p w:rsidR="00C4555E" w:rsidRDefault="00C4555E" w:rsidP="0029099A">
      <w:r w:rsidRPr="00C4555E">
        <w:rPr>
          <w:b/>
        </w:rPr>
        <w:t>Decision:</w:t>
      </w:r>
      <w:r>
        <w:tab/>
        <w:t>Motion carried.</w:t>
      </w:r>
    </w:p>
    <w:p w:rsidR="001557C1" w:rsidRDefault="001557C1"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F379C" w:rsidRDefault="00BC6DD1" w:rsidP="00BC6DD1">
      <w:r>
        <w:t xml:space="preserve">The Municipal Works &amp; Services Committee was held on </w:t>
      </w:r>
      <w:r w:rsidR="001441DA">
        <w:t>April</w:t>
      </w:r>
      <w:r w:rsidR="00DB7B78">
        <w:t xml:space="preserve"> 2</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t>J. Blackwood, Directo</w:t>
      </w:r>
      <w:r w:rsidR="007E1B0E">
        <w:t>r of Municipal Works &amp; Services</w:t>
      </w:r>
      <w:r w:rsidR="004A78D8">
        <w:t>.</w:t>
      </w:r>
    </w:p>
    <w:p w:rsidR="00AC6A67" w:rsidRDefault="00AC6A67" w:rsidP="00BC6DD1"/>
    <w:p w:rsidR="008E0529" w:rsidRDefault="00BC6DD1" w:rsidP="009F7238">
      <w:r>
        <w:t>The following items were discussed:</w:t>
      </w:r>
    </w:p>
    <w:p w:rsidR="0011170B" w:rsidRDefault="0011170B" w:rsidP="009F7238"/>
    <w:p w:rsidR="008F2B25" w:rsidRDefault="008F2B25" w:rsidP="008F2B25">
      <w:pPr>
        <w:rPr>
          <w:b/>
          <w:sz w:val="28"/>
          <w:szCs w:val="28"/>
        </w:rPr>
      </w:pPr>
      <w:r>
        <w:rPr>
          <w:b/>
          <w:sz w:val="28"/>
          <w:szCs w:val="28"/>
        </w:rPr>
        <w:t>Fee Structure – Residential Construction Permit</w:t>
      </w:r>
    </w:p>
    <w:p w:rsidR="008F2B25" w:rsidRDefault="008F2B25" w:rsidP="008F2B25">
      <w:pPr>
        <w:rPr>
          <w:b/>
          <w:sz w:val="28"/>
          <w:szCs w:val="28"/>
        </w:rPr>
      </w:pPr>
    </w:p>
    <w:p w:rsidR="008F2B25" w:rsidRDefault="008F2B25" w:rsidP="008F2B25">
      <w:r>
        <w:t xml:space="preserve">The Committee reviewed several residential property types in Gander and the associated permit fee structure that would be attached to the construction to each property. This permit fee structure was compared with fees from neighboring communities such as Grand Falls-Windsor, Corner Brook, Paradise, and St. Johns. After review, the Committee felt that the permit fee structure in Gander was adequate and met the current needs of the organization. </w:t>
      </w:r>
    </w:p>
    <w:p w:rsidR="008F2B25" w:rsidRDefault="008F2B25" w:rsidP="008F2B25">
      <w:pPr>
        <w:rPr>
          <w:b/>
          <w:sz w:val="28"/>
          <w:szCs w:val="28"/>
        </w:rPr>
      </w:pPr>
    </w:p>
    <w:p w:rsidR="008F2B25" w:rsidRDefault="008F2B25" w:rsidP="008F2B25">
      <w:pPr>
        <w:rPr>
          <w:b/>
          <w:bCs/>
          <w:sz w:val="28"/>
          <w:szCs w:val="28"/>
        </w:rPr>
      </w:pPr>
      <w:r>
        <w:rPr>
          <w:b/>
          <w:bCs/>
          <w:sz w:val="28"/>
          <w:szCs w:val="28"/>
        </w:rPr>
        <w:t>Grading Policy</w:t>
      </w:r>
    </w:p>
    <w:p w:rsidR="008F2B25" w:rsidRDefault="008F2B25" w:rsidP="008F2B25"/>
    <w:p w:rsidR="008F2B25" w:rsidRDefault="008F2B25" w:rsidP="008F2B25">
      <w:r>
        <w:t>The Town of Gander’s Grading Policy was presented for the 2</w:t>
      </w:r>
      <w:r w:rsidRPr="0093660A">
        <w:rPr>
          <w:vertAlign w:val="superscript"/>
        </w:rPr>
        <w:t>nd</w:t>
      </w:r>
      <w:r>
        <w:t xml:space="preserve"> and final reading.</w:t>
      </w:r>
    </w:p>
    <w:p w:rsidR="008F2B25" w:rsidRDefault="008F2B25" w:rsidP="008F2B25"/>
    <w:p w:rsidR="008F2B25" w:rsidRDefault="008F2B25" w:rsidP="008F2B25"/>
    <w:p w:rsidR="008F2B25" w:rsidRDefault="008F2B25" w:rsidP="008F2B25"/>
    <w:p w:rsidR="008F2B25" w:rsidRPr="008F2B25" w:rsidRDefault="008F2B25" w:rsidP="008F2B25">
      <w:pPr>
        <w:rPr>
          <w:b/>
          <w:sz w:val="26"/>
          <w:szCs w:val="26"/>
        </w:rPr>
      </w:pPr>
      <w:r w:rsidRPr="008F2B25">
        <w:rPr>
          <w:b/>
          <w:sz w:val="26"/>
          <w:szCs w:val="26"/>
        </w:rPr>
        <w:lastRenderedPageBreak/>
        <w:t>Motion #14-068</w:t>
      </w:r>
    </w:p>
    <w:p w:rsidR="008F2B25" w:rsidRPr="008F2B25" w:rsidRDefault="008F2B25" w:rsidP="008F2B25">
      <w:pPr>
        <w:rPr>
          <w:b/>
          <w:sz w:val="26"/>
          <w:szCs w:val="26"/>
        </w:rPr>
      </w:pPr>
      <w:r w:rsidRPr="008F2B25">
        <w:rPr>
          <w:b/>
          <w:sz w:val="26"/>
          <w:szCs w:val="26"/>
        </w:rPr>
        <w:t>Grading Policy</w:t>
      </w:r>
    </w:p>
    <w:p w:rsidR="008F2B25" w:rsidRDefault="008F2B25" w:rsidP="008F2B25"/>
    <w:p w:rsidR="008F2B25" w:rsidRDefault="008F2B25" w:rsidP="008F2B25">
      <w:r>
        <w:t xml:space="preserve">Moved by </w:t>
      </w:r>
      <w:proofErr w:type="spellStart"/>
      <w:r>
        <w:t>Councillor</w:t>
      </w:r>
      <w:proofErr w:type="spellEnd"/>
      <w:r>
        <w:t xml:space="preserve"> Parrott and seconded by </w:t>
      </w:r>
      <w:proofErr w:type="spellStart"/>
      <w:r>
        <w:t>Councillor</w:t>
      </w:r>
      <w:proofErr w:type="spellEnd"/>
      <w:r>
        <w:t xml:space="preserve"> Lorenzen that the Grading Policy be approved as attached.</w:t>
      </w:r>
    </w:p>
    <w:p w:rsidR="008F2B25" w:rsidRDefault="008F2B25" w:rsidP="008F2B25"/>
    <w:p w:rsidR="008F2B25" w:rsidRDefault="008F2B25" w:rsidP="008F2B25">
      <w:r>
        <w:tab/>
      </w:r>
      <w:r>
        <w:tab/>
        <w:t xml:space="preserve">In </w:t>
      </w:r>
      <w:proofErr w:type="spellStart"/>
      <w:r>
        <w:t>Favour</w:t>
      </w:r>
      <w:proofErr w:type="spellEnd"/>
      <w:r>
        <w:t>:</w:t>
      </w:r>
      <w:r>
        <w:tab/>
        <w:t>7</w:t>
      </w:r>
      <w:r>
        <w:tab/>
        <w:t>Opposing:</w:t>
      </w:r>
      <w:r>
        <w:tab/>
        <w:t>0</w:t>
      </w:r>
    </w:p>
    <w:p w:rsidR="008F2B25" w:rsidRDefault="008F2B25" w:rsidP="008F2B25"/>
    <w:p w:rsidR="008F2B25" w:rsidRDefault="008F2B25" w:rsidP="008F2B25">
      <w:r w:rsidRPr="008F2B25">
        <w:rPr>
          <w:b/>
        </w:rPr>
        <w:t>Decision:</w:t>
      </w:r>
      <w:r>
        <w:tab/>
        <w:t>Motion carried.</w:t>
      </w:r>
    </w:p>
    <w:p w:rsidR="008F2B25" w:rsidRDefault="008F2B25" w:rsidP="008F2B25">
      <w:pPr>
        <w:rPr>
          <w:b/>
          <w:sz w:val="28"/>
          <w:szCs w:val="28"/>
        </w:rPr>
      </w:pPr>
    </w:p>
    <w:p w:rsidR="008F2B25" w:rsidRDefault="008F2B25" w:rsidP="008F2B25">
      <w:pPr>
        <w:rPr>
          <w:b/>
          <w:sz w:val="28"/>
          <w:szCs w:val="28"/>
        </w:rPr>
      </w:pPr>
      <w:r>
        <w:rPr>
          <w:b/>
          <w:sz w:val="28"/>
          <w:szCs w:val="28"/>
        </w:rPr>
        <w:t>Septic Tank Pumping Letter</w:t>
      </w:r>
    </w:p>
    <w:p w:rsidR="008F2B25" w:rsidRDefault="008F2B25" w:rsidP="008F2B25">
      <w:pPr>
        <w:rPr>
          <w:b/>
          <w:sz w:val="28"/>
          <w:szCs w:val="28"/>
        </w:rPr>
      </w:pPr>
    </w:p>
    <w:p w:rsidR="008F2B25" w:rsidRDefault="008F2B25" w:rsidP="008F2B25">
      <w:r>
        <w:t xml:space="preserve">The letter, as attached, served to notify residents with septic systems that the Town of Gander will be continuing to provide the pumping service into the future and encourages those residents with septic tanks to avail of this service during the summer months. </w:t>
      </w:r>
    </w:p>
    <w:p w:rsidR="008F2B25" w:rsidRDefault="008F2B25" w:rsidP="008F2B25">
      <w:pPr>
        <w:rPr>
          <w:b/>
          <w:sz w:val="28"/>
          <w:szCs w:val="28"/>
        </w:rPr>
      </w:pPr>
    </w:p>
    <w:p w:rsidR="008F2B25" w:rsidRDefault="008F2B25" w:rsidP="008F2B25">
      <w:pPr>
        <w:rPr>
          <w:b/>
          <w:sz w:val="28"/>
          <w:szCs w:val="28"/>
        </w:rPr>
      </w:pPr>
      <w:r>
        <w:rPr>
          <w:b/>
          <w:sz w:val="28"/>
          <w:szCs w:val="28"/>
        </w:rPr>
        <w:t>Invoices for Approval</w:t>
      </w:r>
    </w:p>
    <w:p w:rsidR="008F2B25" w:rsidRDefault="008F2B25" w:rsidP="008F2B25">
      <w:pPr>
        <w:rPr>
          <w:b/>
          <w:sz w:val="28"/>
          <w:szCs w:val="28"/>
        </w:rPr>
      </w:pPr>
    </w:p>
    <w:p w:rsidR="008F2B25" w:rsidRDefault="008F2B25" w:rsidP="008F2B25">
      <w:r>
        <w:t xml:space="preserve">The Committee reviewed the invoice as attached for the supply of one new, 2014 </w:t>
      </w:r>
      <w:proofErr w:type="spellStart"/>
      <w:r>
        <w:t>Aquatech</w:t>
      </w:r>
      <w:proofErr w:type="spellEnd"/>
      <w:r>
        <w:t xml:space="preserve"> B-10 Sewer Jet.  The Director advised the Committee that all goods and services have been received and meet the Town’s specifications.</w:t>
      </w:r>
    </w:p>
    <w:p w:rsidR="008F2B25" w:rsidRDefault="008F2B25" w:rsidP="008F2B25"/>
    <w:p w:rsidR="008F2B25" w:rsidRDefault="008F2B25" w:rsidP="008F2B25">
      <w:r>
        <w:t xml:space="preserve">The Committee recommends that the invoice be paid and forwards it to the Finance Committee for its consideration.   </w:t>
      </w:r>
    </w:p>
    <w:p w:rsidR="008F2B25" w:rsidRDefault="008F2B25" w:rsidP="008F2B25">
      <w:pPr>
        <w:rPr>
          <w:b/>
          <w:sz w:val="28"/>
          <w:szCs w:val="28"/>
        </w:rPr>
      </w:pPr>
    </w:p>
    <w:p w:rsidR="008F2B25" w:rsidRDefault="008F2B25" w:rsidP="008F2B25">
      <w:pPr>
        <w:rPr>
          <w:b/>
          <w:sz w:val="28"/>
          <w:szCs w:val="28"/>
        </w:rPr>
      </w:pPr>
      <w:r>
        <w:rPr>
          <w:b/>
          <w:sz w:val="28"/>
          <w:szCs w:val="28"/>
        </w:rPr>
        <w:t>PolicyMW020 – Weekend Snow Clearing Duties</w:t>
      </w:r>
    </w:p>
    <w:p w:rsidR="008F2B25" w:rsidRDefault="008F2B25" w:rsidP="008F2B25">
      <w:pPr>
        <w:rPr>
          <w:b/>
          <w:sz w:val="28"/>
          <w:szCs w:val="28"/>
        </w:rPr>
      </w:pPr>
    </w:p>
    <w:p w:rsidR="008F2B25" w:rsidRDefault="008F2B25" w:rsidP="008F2B25">
      <w:r>
        <w:t>The Committee reviewed the Town of Gander’s policy MW020, Weekend Snow Clearing Duties. The document as attached has been revised to better reflect the current operational practices.</w:t>
      </w:r>
    </w:p>
    <w:p w:rsidR="00415290" w:rsidRDefault="00415290" w:rsidP="008F2B25"/>
    <w:p w:rsidR="00415290" w:rsidRPr="00415290" w:rsidRDefault="00415290" w:rsidP="008F2B25">
      <w:pPr>
        <w:rPr>
          <w:b/>
          <w:sz w:val="26"/>
          <w:szCs w:val="26"/>
        </w:rPr>
      </w:pPr>
      <w:r w:rsidRPr="00415290">
        <w:rPr>
          <w:b/>
          <w:sz w:val="26"/>
          <w:szCs w:val="26"/>
        </w:rPr>
        <w:t>Motion #14-069</w:t>
      </w:r>
    </w:p>
    <w:p w:rsidR="00415290" w:rsidRPr="00415290" w:rsidRDefault="00415290" w:rsidP="008F2B25">
      <w:pPr>
        <w:rPr>
          <w:b/>
          <w:sz w:val="26"/>
          <w:szCs w:val="26"/>
        </w:rPr>
      </w:pPr>
      <w:r w:rsidRPr="00415290">
        <w:rPr>
          <w:b/>
          <w:sz w:val="26"/>
          <w:szCs w:val="26"/>
        </w:rPr>
        <w:t>Policy MW020 – Weekend Snow Clearing Duties</w:t>
      </w:r>
    </w:p>
    <w:p w:rsidR="008F2B25" w:rsidRDefault="008F2B25" w:rsidP="008F2B25"/>
    <w:p w:rsidR="008F2B25" w:rsidRDefault="00415290" w:rsidP="008F2B25">
      <w:r>
        <w:t xml:space="preserve">Moved by </w:t>
      </w:r>
      <w:proofErr w:type="spellStart"/>
      <w:r>
        <w:t>Councillor</w:t>
      </w:r>
      <w:proofErr w:type="spellEnd"/>
      <w:r>
        <w:t xml:space="preserve"> Parrott and seconded by </w:t>
      </w:r>
      <w:proofErr w:type="spellStart"/>
      <w:r>
        <w:t>Councillor</w:t>
      </w:r>
      <w:proofErr w:type="spellEnd"/>
      <w:r>
        <w:t xml:space="preserve"> Lorenzen</w:t>
      </w:r>
      <w:r w:rsidR="008F2B25">
        <w:t xml:space="preserve"> that the revised Policy MW020 Weekend Snow Clearing Duties be adopted as attached.</w:t>
      </w:r>
    </w:p>
    <w:p w:rsidR="00415290" w:rsidRDefault="00415290" w:rsidP="008F2B25"/>
    <w:p w:rsidR="00415290" w:rsidRDefault="00415290" w:rsidP="008F2B25">
      <w:r>
        <w:tab/>
      </w:r>
      <w:r>
        <w:tab/>
        <w:t xml:space="preserve">In </w:t>
      </w:r>
      <w:proofErr w:type="spellStart"/>
      <w:r>
        <w:t>Favour</w:t>
      </w:r>
      <w:proofErr w:type="spellEnd"/>
      <w:r>
        <w:t>:</w:t>
      </w:r>
      <w:r>
        <w:tab/>
        <w:t>7</w:t>
      </w:r>
      <w:r>
        <w:tab/>
        <w:t>Opposing:</w:t>
      </w:r>
      <w:r>
        <w:tab/>
        <w:t>0</w:t>
      </w:r>
    </w:p>
    <w:p w:rsidR="00415290" w:rsidRDefault="00415290" w:rsidP="008F2B25"/>
    <w:p w:rsidR="00415290" w:rsidRDefault="00415290" w:rsidP="008F2B25">
      <w:r w:rsidRPr="00415290">
        <w:rPr>
          <w:b/>
        </w:rPr>
        <w:t>Decision:</w:t>
      </w:r>
      <w:r w:rsidRPr="00415290">
        <w:rPr>
          <w:b/>
        </w:rPr>
        <w:tab/>
      </w:r>
      <w:r>
        <w:t>Motion carried.</w:t>
      </w:r>
    </w:p>
    <w:p w:rsidR="00415290" w:rsidRDefault="00415290" w:rsidP="008F2B25"/>
    <w:p w:rsidR="00415290" w:rsidRDefault="00415290" w:rsidP="008F2B25"/>
    <w:p w:rsidR="008F2B25" w:rsidRDefault="008F2B25" w:rsidP="008F2B25">
      <w:pPr>
        <w:rPr>
          <w:b/>
          <w:sz w:val="28"/>
          <w:szCs w:val="28"/>
        </w:rPr>
      </w:pPr>
    </w:p>
    <w:p w:rsidR="008F2B25" w:rsidRDefault="008F2B25" w:rsidP="008F2B25">
      <w:pPr>
        <w:rPr>
          <w:b/>
          <w:sz w:val="28"/>
          <w:szCs w:val="28"/>
        </w:rPr>
      </w:pPr>
      <w:r>
        <w:rPr>
          <w:b/>
          <w:sz w:val="28"/>
          <w:szCs w:val="28"/>
        </w:rPr>
        <w:lastRenderedPageBreak/>
        <w:t>Proposed Site Plan – New SPCA Facility</w:t>
      </w:r>
    </w:p>
    <w:p w:rsidR="008F2B25" w:rsidRDefault="008F2B25" w:rsidP="008F2B25">
      <w:pPr>
        <w:rPr>
          <w:b/>
          <w:sz w:val="28"/>
          <w:szCs w:val="28"/>
        </w:rPr>
      </w:pPr>
    </w:p>
    <w:p w:rsidR="008F2B25" w:rsidRPr="00E74C3C" w:rsidRDefault="008F2B25" w:rsidP="008F2B25">
      <w:r>
        <w:t>The Committee reviewed a letter from the Gander and Area SPCA requesting a parcel of land from the Municipality for the construction of their proposed new facility.  The Director advised that he and his staff had met with a representative from the group and have identified a preferred location for the facility on what is now existing Town of Gander property. The Committee was in agreement with the location and forwards the request to the Finance Committee for their consideration.</w:t>
      </w:r>
    </w:p>
    <w:p w:rsidR="008F2B25" w:rsidRDefault="008F2B25" w:rsidP="008F2B25"/>
    <w:p w:rsidR="008F2B25" w:rsidRPr="00264A76" w:rsidRDefault="008F2B25" w:rsidP="008F2B25">
      <w:pPr>
        <w:rPr>
          <w:b/>
          <w:sz w:val="28"/>
          <w:szCs w:val="28"/>
        </w:rPr>
      </w:pPr>
      <w:r>
        <w:rPr>
          <w:b/>
          <w:sz w:val="28"/>
          <w:szCs w:val="28"/>
        </w:rPr>
        <w:t>Aerial Photography</w:t>
      </w:r>
    </w:p>
    <w:p w:rsidR="008F2B25" w:rsidRDefault="008F2B25" w:rsidP="008F2B25">
      <w:pPr>
        <w:rPr>
          <w:b/>
          <w:sz w:val="28"/>
          <w:szCs w:val="28"/>
        </w:rPr>
      </w:pPr>
    </w:p>
    <w:p w:rsidR="008F2B25" w:rsidRPr="00E74C3C" w:rsidRDefault="008F2B25" w:rsidP="008F2B25">
      <w:r>
        <w:t>The Committee reviewed a memorandum from the Supervisor of Engineering Services indicating that he had been contacted by a company called Leading Edge Geometrics. The company has recently carried out aerial photography in several communities along the Avalon Peninsula, and is in consultation with the Airport Authority to have similar work done in the Gander area.  They indicated that for a fee structure, as attached, this service could be provided to the Town of Gander. The photography, once carried out, could be uploaded into our existing GIS as a background image.  With a photo backdrop the GIS software will appear more user friendly as most people will be able to easily relate the geometric images. The photo will also aid the water and sewer department in locating manholes and catch basins.</w:t>
      </w:r>
    </w:p>
    <w:p w:rsidR="008F2B25" w:rsidRDefault="008F2B25" w:rsidP="008F2B25"/>
    <w:p w:rsidR="008F2B25" w:rsidRDefault="008F2B25" w:rsidP="008F2B25">
      <w:pPr>
        <w:rPr>
          <w:b/>
          <w:sz w:val="28"/>
          <w:szCs w:val="28"/>
        </w:rPr>
      </w:pPr>
      <w:r>
        <w:rPr>
          <w:b/>
          <w:sz w:val="28"/>
          <w:szCs w:val="28"/>
        </w:rPr>
        <w:t>Wilson Fuels – Access to Cooper Boulevard</w:t>
      </w:r>
    </w:p>
    <w:p w:rsidR="008F2B25" w:rsidRDefault="008F2B25" w:rsidP="008F2B25"/>
    <w:p w:rsidR="008F2B25" w:rsidRPr="00675C32" w:rsidRDefault="008F2B25" w:rsidP="008F2B25">
      <w:r>
        <w:t>The Committee reviewed a letter from a representative of Wilsons Fuels requesting roadway access on to Cooper Boulevard and site servicing, more specifically, water, sanitary and storm water drainage. The Committee then reviewed a memorandum from the Supervisor of Engineering Services pertaining to their request and is recommending that the Development Department arrange a meeting to further discuss the request in the letter and the proposed recommendations from the Municipal Works department.</w:t>
      </w:r>
    </w:p>
    <w:p w:rsidR="008F2B25" w:rsidRDefault="008F2B25" w:rsidP="008F2B25"/>
    <w:p w:rsidR="008F2B25" w:rsidRDefault="008F2B25" w:rsidP="008F2B25">
      <w:pPr>
        <w:rPr>
          <w:b/>
          <w:sz w:val="28"/>
          <w:szCs w:val="28"/>
        </w:rPr>
      </w:pPr>
      <w:r>
        <w:rPr>
          <w:b/>
          <w:sz w:val="28"/>
          <w:szCs w:val="28"/>
        </w:rPr>
        <w:t xml:space="preserve">2013 Summer Drinking </w:t>
      </w:r>
      <w:r w:rsidRPr="00C93CCB">
        <w:rPr>
          <w:b/>
          <w:sz w:val="28"/>
          <w:szCs w:val="28"/>
        </w:rPr>
        <w:t>Water Quality Report</w:t>
      </w:r>
    </w:p>
    <w:p w:rsidR="008F2B25" w:rsidRDefault="008F2B25" w:rsidP="008F2B25">
      <w:pPr>
        <w:rPr>
          <w:b/>
          <w:sz w:val="28"/>
          <w:szCs w:val="28"/>
        </w:rPr>
      </w:pPr>
    </w:p>
    <w:p w:rsidR="008F2B25" w:rsidRPr="00455160" w:rsidRDefault="008F2B25" w:rsidP="008F2B25">
      <w:r>
        <w:t>The Committee reviewed the report and noted that the Town’s drinking water ranked 92 out of a possible 100 with a drinking water quality index ran</w:t>
      </w:r>
      <w:r w:rsidR="00842711">
        <w:t>k</w:t>
      </w:r>
      <w:r>
        <w:t xml:space="preserve">ing of very good.  All parameters within the testing requirements met the guidelines as outlined by the department of Environment and Conservation, Water Resource Division. Council would like to thank the staff for their hard work in providing the residents in the Town of Gander with some of the best drinking water in Eastern Canada. Residents who have an interest in their drinking water are encouraged to visit the Provincial Government portal for water quality reports throughout the Province at </w:t>
      </w:r>
      <w:hyperlink r:id="rId9" w:history="1">
        <w:r w:rsidRPr="006B5C1F">
          <w:rPr>
            <w:rStyle w:val="Hyperlink"/>
          </w:rPr>
          <w:t>http://maps.gov.nl.ca/water/</w:t>
        </w:r>
      </w:hyperlink>
      <w:r>
        <w:t xml:space="preserve">.  </w:t>
      </w:r>
    </w:p>
    <w:p w:rsidR="008F2B25" w:rsidRDefault="008F2B25" w:rsidP="008F2B25">
      <w:pPr>
        <w:rPr>
          <w:b/>
          <w:sz w:val="28"/>
          <w:szCs w:val="28"/>
        </w:rPr>
      </w:pPr>
    </w:p>
    <w:p w:rsidR="00842711" w:rsidRDefault="00842711" w:rsidP="008F2B25">
      <w:pPr>
        <w:rPr>
          <w:b/>
          <w:sz w:val="28"/>
          <w:szCs w:val="28"/>
        </w:rPr>
      </w:pPr>
    </w:p>
    <w:p w:rsidR="008F2B25" w:rsidRDefault="008F2B25" w:rsidP="008F2B25">
      <w:pPr>
        <w:rPr>
          <w:b/>
          <w:sz w:val="28"/>
          <w:szCs w:val="28"/>
        </w:rPr>
      </w:pPr>
      <w:r>
        <w:rPr>
          <w:b/>
          <w:sz w:val="28"/>
          <w:szCs w:val="28"/>
        </w:rPr>
        <w:lastRenderedPageBreak/>
        <w:t>Spring Clean Up Week</w:t>
      </w:r>
    </w:p>
    <w:p w:rsidR="008F2B25" w:rsidRDefault="008F2B25" w:rsidP="008F2B25">
      <w:pPr>
        <w:rPr>
          <w:b/>
          <w:sz w:val="28"/>
          <w:szCs w:val="28"/>
        </w:rPr>
      </w:pPr>
    </w:p>
    <w:p w:rsidR="008F2B25" w:rsidRPr="00455160" w:rsidRDefault="008F2B25" w:rsidP="008F2B25">
      <w:r>
        <w:t>Council would like to advise residents that the Town of Gander will be conducting its annual spring clean up from May 5</w:t>
      </w:r>
      <w:r w:rsidRPr="006D6603">
        <w:rPr>
          <w:vertAlign w:val="superscript"/>
        </w:rPr>
        <w:t>th</w:t>
      </w:r>
      <w:r>
        <w:t xml:space="preserve"> to May 16</w:t>
      </w:r>
      <w:r w:rsidRPr="006D6603">
        <w:rPr>
          <w:vertAlign w:val="superscript"/>
        </w:rPr>
        <w:t>th</w:t>
      </w:r>
      <w:r>
        <w:rPr>
          <w:vertAlign w:val="superscript"/>
        </w:rPr>
        <w:t xml:space="preserve"> </w:t>
      </w:r>
      <w:r>
        <w:t>inclusive. Each street will be completed twice during the clean up and refu</w:t>
      </w:r>
      <w:r w:rsidR="00A17C79">
        <w:t>s</w:t>
      </w:r>
      <w:r>
        <w:t xml:space="preserve">e will be picked up the day of your scheduled household garbage collection. For complete guidelines, on what will and will not be collected, visit the Town of Gander’s website at </w:t>
      </w:r>
      <w:hyperlink r:id="rId10" w:history="1">
        <w:r w:rsidRPr="00E157C4">
          <w:rPr>
            <w:rStyle w:val="Hyperlink"/>
          </w:rPr>
          <w:t>www.gandercanada.com</w:t>
        </w:r>
      </w:hyperlink>
      <w:r>
        <w:t xml:space="preserve"> Please note that this garbage collection will be weather permitting. Please check the website for updates.</w:t>
      </w:r>
    </w:p>
    <w:p w:rsidR="008F2B25" w:rsidRDefault="008F2B25" w:rsidP="008F2B25">
      <w:pPr>
        <w:rPr>
          <w:b/>
          <w:sz w:val="28"/>
          <w:szCs w:val="28"/>
        </w:rPr>
      </w:pPr>
    </w:p>
    <w:p w:rsidR="008F2B25" w:rsidRDefault="008F2B25" w:rsidP="008F2B25">
      <w:pPr>
        <w:rPr>
          <w:b/>
          <w:sz w:val="28"/>
          <w:szCs w:val="28"/>
        </w:rPr>
      </w:pPr>
      <w:r>
        <w:rPr>
          <w:b/>
          <w:sz w:val="28"/>
          <w:szCs w:val="28"/>
        </w:rPr>
        <w:t>Airport Authority Upgrades</w:t>
      </w:r>
    </w:p>
    <w:p w:rsidR="008F2B25" w:rsidRDefault="008F2B25" w:rsidP="008F2B25">
      <w:pPr>
        <w:rPr>
          <w:b/>
          <w:sz w:val="28"/>
          <w:szCs w:val="28"/>
        </w:rPr>
      </w:pPr>
    </w:p>
    <w:p w:rsidR="008F2B25" w:rsidRPr="001F2438" w:rsidRDefault="008F2B25" w:rsidP="008F2B25">
      <w:r>
        <w:t xml:space="preserve">The Committee reviewed a memorandum from the Supervisor of Engineering Services in response to a recent request from the Airport Authority. Their request deals with the proposed commercial site development adjacent to the Gander’s Business Park, more specifically roadway access and signage in that area as attached. The Committee is recommending that once the Traffic Study, recently carried out by EXP ltd. is adopted by Council, that a meeting be arranged with the Airport Authority to discuss the roadway access and requirements for a controlled intersection as the park is built out. </w:t>
      </w:r>
    </w:p>
    <w:p w:rsidR="00A17C79" w:rsidRDefault="00A17C79" w:rsidP="008F2B25">
      <w:pPr>
        <w:rPr>
          <w:b/>
          <w:sz w:val="28"/>
          <w:szCs w:val="28"/>
        </w:rPr>
      </w:pPr>
    </w:p>
    <w:p w:rsidR="008F2B25" w:rsidRDefault="008F2B25" w:rsidP="008F2B25">
      <w:pPr>
        <w:rPr>
          <w:b/>
          <w:sz w:val="28"/>
          <w:szCs w:val="28"/>
        </w:rPr>
      </w:pPr>
      <w:r w:rsidRPr="00182C09">
        <w:rPr>
          <w:b/>
          <w:sz w:val="28"/>
          <w:szCs w:val="28"/>
        </w:rPr>
        <w:t>Tenders</w:t>
      </w:r>
    </w:p>
    <w:p w:rsidR="008F2B25" w:rsidRDefault="008F2B25" w:rsidP="008F2B25">
      <w:pPr>
        <w:rPr>
          <w:b/>
          <w:sz w:val="28"/>
          <w:szCs w:val="28"/>
        </w:rPr>
      </w:pPr>
    </w:p>
    <w:p w:rsidR="008F2B25" w:rsidRDefault="008F2B25" w:rsidP="008F2B25">
      <w:pPr>
        <w:rPr>
          <w:b/>
        </w:rPr>
      </w:pPr>
      <w:r>
        <w:rPr>
          <w:b/>
        </w:rPr>
        <w:t>Supply of Trees</w:t>
      </w:r>
    </w:p>
    <w:p w:rsidR="008F2B25" w:rsidRDefault="008F2B25" w:rsidP="008F2B25"/>
    <w:p w:rsidR="008F2B25" w:rsidRDefault="008F2B25" w:rsidP="008F2B25">
      <w:pPr>
        <w:rPr>
          <w:b/>
        </w:rPr>
      </w:pPr>
      <w:r w:rsidRPr="00D92608">
        <w:t xml:space="preserve">The Committee reviewed </w:t>
      </w:r>
      <w:r>
        <w:t xml:space="preserve">the tenders for the </w:t>
      </w:r>
      <w:r>
        <w:rPr>
          <w:b/>
        </w:rPr>
        <w:t xml:space="preserve">Supply of Trees.  </w:t>
      </w:r>
      <w:r>
        <w:t xml:space="preserve">Two tenders </w:t>
      </w:r>
      <w:r w:rsidRPr="00D92608">
        <w:t xml:space="preserve">were received and </w:t>
      </w:r>
      <w:r>
        <w:t>both were significantly over budget, therefore the Committee is recommending not awarding the tender and revisiting the Tender specifications to see if they could be brought in on budget.</w:t>
      </w:r>
    </w:p>
    <w:p w:rsidR="008F2B25" w:rsidRDefault="008F2B25" w:rsidP="008F2B25">
      <w:pPr>
        <w:rPr>
          <w:b/>
        </w:rPr>
      </w:pPr>
    </w:p>
    <w:p w:rsidR="008F2B25" w:rsidRDefault="008F2B25" w:rsidP="008F2B25">
      <w:pPr>
        <w:rPr>
          <w:b/>
        </w:rPr>
      </w:pPr>
      <w:proofErr w:type="spellStart"/>
      <w:r>
        <w:rPr>
          <w:b/>
        </w:rPr>
        <w:t>Grandy</w:t>
      </w:r>
      <w:proofErr w:type="spellEnd"/>
      <w:r>
        <w:rPr>
          <w:b/>
        </w:rPr>
        <w:t xml:space="preserve"> Avenue Sidewalk Replacement</w:t>
      </w:r>
    </w:p>
    <w:p w:rsidR="008F2B25" w:rsidRDefault="008F2B25" w:rsidP="008F2B25">
      <w:pPr>
        <w:rPr>
          <w:b/>
        </w:rPr>
      </w:pPr>
    </w:p>
    <w:p w:rsidR="008F2B25" w:rsidRDefault="008F2B25" w:rsidP="00A17C79">
      <w:pPr>
        <w:rPr>
          <w:b/>
        </w:rPr>
      </w:pPr>
      <w:r w:rsidRPr="00D92608">
        <w:t>The Committee reviewed th</w:t>
      </w:r>
      <w:r>
        <w:t xml:space="preserve">e results of the tender for the </w:t>
      </w:r>
      <w:proofErr w:type="spellStart"/>
      <w:r w:rsidRPr="000D792C">
        <w:rPr>
          <w:b/>
        </w:rPr>
        <w:t>Grandy</w:t>
      </w:r>
      <w:proofErr w:type="spellEnd"/>
      <w:r w:rsidRPr="000D792C">
        <w:rPr>
          <w:b/>
        </w:rPr>
        <w:t xml:space="preserve"> Avenue Sidewalk Replacement</w:t>
      </w:r>
      <w:r>
        <w:t xml:space="preserve">.  Two tenders </w:t>
      </w:r>
      <w:r w:rsidRPr="00D92608">
        <w:t xml:space="preserve">were received and the Director advises that the lowest of the tenders that met specifications was submitted by </w:t>
      </w:r>
      <w:r>
        <w:t>B&amp;M Paving (1983) Ltd.</w:t>
      </w:r>
      <w:r>
        <w:rPr>
          <w:b/>
        </w:rPr>
        <w:t xml:space="preserve"> </w:t>
      </w:r>
    </w:p>
    <w:p w:rsidR="00A17C79" w:rsidRDefault="00A17C79" w:rsidP="00A17C79">
      <w:pPr>
        <w:rPr>
          <w:b/>
        </w:rPr>
      </w:pPr>
    </w:p>
    <w:p w:rsidR="008F2B25" w:rsidRDefault="008F2B25" w:rsidP="00A17C79">
      <w:r w:rsidRPr="00D92608">
        <w:t>The Committee recommends that the tender be awarded to</w:t>
      </w:r>
      <w:r>
        <w:t xml:space="preserve"> </w:t>
      </w:r>
      <w:r>
        <w:rPr>
          <w:b/>
        </w:rPr>
        <w:t>B&amp;M Paving (1983) Ltd.</w:t>
      </w:r>
      <w:r>
        <w:t xml:space="preserve"> </w:t>
      </w:r>
      <w:r w:rsidRPr="00D92608">
        <w:t xml:space="preserve">and refers the Tender to the Finance </w:t>
      </w:r>
      <w:r>
        <w:t>Committee for its consideration.</w:t>
      </w:r>
    </w:p>
    <w:p w:rsidR="001441DA" w:rsidRDefault="001441DA" w:rsidP="001441DA"/>
    <w:p w:rsidR="00A17C79" w:rsidRDefault="00A17C79" w:rsidP="001441DA"/>
    <w:p w:rsidR="00A17C79" w:rsidRDefault="00A17C79" w:rsidP="001441DA"/>
    <w:p w:rsidR="00A17C79" w:rsidRDefault="00A17C79" w:rsidP="001441DA"/>
    <w:p w:rsidR="00A17C79" w:rsidRDefault="00A17C79" w:rsidP="001441DA"/>
    <w:p w:rsidR="00A17C79" w:rsidRPr="001441DA" w:rsidRDefault="00A17C79" w:rsidP="001441DA"/>
    <w:p w:rsidR="00132ED3" w:rsidRDefault="001557C1"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C51D9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6574CD">
        <w:t xml:space="preserve">April </w:t>
      </w:r>
      <w:r w:rsidR="00F75156">
        <w:t>3</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w:t>
      </w:r>
      <w:proofErr w:type="spellStart"/>
      <w:r w:rsidR="006734CA">
        <w:t>Councillor</w:t>
      </w:r>
      <w:proofErr w:type="spellEnd"/>
      <w:r w:rsidR="006734CA">
        <w:t>;</w:t>
      </w:r>
      <w:r w:rsidR="006574CD">
        <w:t xml:space="preserve"> W. Lorenzen, </w:t>
      </w:r>
      <w:proofErr w:type="spellStart"/>
      <w:r w:rsidR="006574CD">
        <w:t>Councillor</w:t>
      </w:r>
      <w:proofErr w:type="spellEnd"/>
      <w:r w:rsidR="006574CD">
        <w:t>;</w:t>
      </w:r>
      <w:r w:rsidR="00C90F58">
        <w:t xml:space="preserve"> </w:t>
      </w:r>
      <w:r w:rsidR="00FD448F">
        <w:t>G. Brown,</w:t>
      </w:r>
      <w:r w:rsidR="00536050">
        <w:t xml:space="preserve"> </w:t>
      </w:r>
      <w:r w:rsidR="00227566">
        <w:t>Director of Finance</w:t>
      </w:r>
      <w:r w:rsidR="00034A1D">
        <w:t>.</w:t>
      </w:r>
    </w:p>
    <w:p w:rsidR="00C51D99" w:rsidRDefault="00C51D99" w:rsidP="00E55F39"/>
    <w:p w:rsidR="00331F49" w:rsidRDefault="00822352" w:rsidP="00E55F39">
      <w:r>
        <w:t>The following items were discussed:</w:t>
      </w:r>
    </w:p>
    <w:p w:rsidR="00FC4A46" w:rsidRDefault="00FC4A46" w:rsidP="00FC4A46">
      <w:pPr>
        <w:rPr>
          <w:b/>
          <w:sz w:val="28"/>
          <w:szCs w:val="28"/>
        </w:rPr>
      </w:pPr>
    </w:p>
    <w:p w:rsidR="00D95676" w:rsidRPr="00D95676" w:rsidRDefault="00D95676" w:rsidP="00D95676">
      <w:pPr>
        <w:rPr>
          <w:b/>
          <w:sz w:val="28"/>
          <w:szCs w:val="28"/>
        </w:rPr>
      </w:pPr>
      <w:r w:rsidRPr="00D95676">
        <w:rPr>
          <w:b/>
          <w:sz w:val="28"/>
          <w:szCs w:val="28"/>
        </w:rPr>
        <w:t xml:space="preserve">Invoices for Approval </w:t>
      </w:r>
    </w:p>
    <w:p w:rsidR="00D95676" w:rsidRDefault="00D95676" w:rsidP="00D95676">
      <w:pPr>
        <w:pStyle w:val="NoSpacing"/>
        <w:tabs>
          <w:tab w:val="left" w:pos="1413"/>
        </w:tabs>
        <w:rPr>
          <w:u w:val="single"/>
        </w:rPr>
      </w:pPr>
    </w:p>
    <w:p w:rsidR="00D95676" w:rsidRPr="00A16F52" w:rsidRDefault="00D95676" w:rsidP="00D95676">
      <w:pPr>
        <w:pStyle w:val="NoSpacing"/>
        <w:tabs>
          <w:tab w:val="left" w:pos="1413"/>
        </w:tabs>
        <w:rPr>
          <w:sz w:val="24"/>
          <w:szCs w:val="24"/>
          <w:u w:val="single"/>
        </w:rPr>
      </w:pPr>
      <w:r w:rsidRPr="00A16F52">
        <w:rPr>
          <w:sz w:val="24"/>
          <w:szCs w:val="24"/>
          <w:u w:val="single"/>
        </w:rPr>
        <w:t>CAPITAL</w:t>
      </w:r>
    </w:p>
    <w:p w:rsidR="00D95676" w:rsidRPr="00A16F52" w:rsidRDefault="00D95676" w:rsidP="00D95676">
      <w:pPr>
        <w:pStyle w:val="NoSpacing"/>
        <w:tabs>
          <w:tab w:val="left" w:pos="720"/>
          <w:tab w:val="left" w:pos="1413"/>
          <w:tab w:val="decimal" w:pos="7920"/>
        </w:tabs>
        <w:rPr>
          <w:sz w:val="24"/>
          <w:szCs w:val="24"/>
          <w:u w:val="single"/>
        </w:rPr>
      </w:pPr>
    </w:p>
    <w:p w:rsidR="00D95676" w:rsidRPr="00A16F52" w:rsidRDefault="00D95676" w:rsidP="00D95676">
      <w:pPr>
        <w:pStyle w:val="NoSpacing"/>
        <w:tabs>
          <w:tab w:val="left" w:pos="720"/>
          <w:tab w:val="left" w:pos="1413"/>
          <w:tab w:val="decimal" w:pos="7920"/>
        </w:tabs>
        <w:rPr>
          <w:sz w:val="24"/>
          <w:szCs w:val="24"/>
          <w:u w:val="single"/>
        </w:rPr>
      </w:pPr>
      <w:r w:rsidRPr="00A16F52">
        <w:rPr>
          <w:sz w:val="24"/>
          <w:szCs w:val="24"/>
          <w:u w:val="single"/>
        </w:rPr>
        <w:t xml:space="preserve">AS RECOMMENDED BY THE MUNICIPAL WORKS &amp; SERVICES COMMITTEE APRIL 2, 2014  </w:t>
      </w:r>
    </w:p>
    <w:p w:rsidR="00D95676" w:rsidRPr="00A16F52" w:rsidRDefault="00D95676" w:rsidP="00D95676">
      <w:pPr>
        <w:pStyle w:val="NoSpacing"/>
        <w:tabs>
          <w:tab w:val="left" w:pos="720"/>
          <w:tab w:val="left" w:pos="1413"/>
          <w:tab w:val="decimal" w:pos="7920"/>
        </w:tabs>
        <w:rPr>
          <w:sz w:val="24"/>
          <w:szCs w:val="24"/>
          <w:u w:val="single"/>
        </w:rPr>
      </w:pPr>
    </w:p>
    <w:p w:rsidR="00D95676" w:rsidRPr="00A16F52" w:rsidRDefault="00D95676" w:rsidP="00D95676">
      <w:pPr>
        <w:pStyle w:val="NoSpacing"/>
        <w:numPr>
          <w:ilvl w:val="0"/>
          <w:numId w:val="18"/>
        </w:numPr>
        <w:tabs>
          <w:tab w:val="left" w:pos="1413"/>
        </w:tabs>
        <w:rPr>
          <w:sz w:val="24"/>
          <w:szCs w:val="24"/>
        </w:rPr>
      </w:pPr>
      <w:r w:rsidRPr="00A16F52">
        <w:rPr>
          <w:sz w:val="24"/>
          <w:szCs w:val="24"/>
        </w:rPr>
        <w:t>Saunders Equipment Ltd.</w:t>
      </w:r>
      <w:r w:rsidRPr="00A16F52">
        <w:rPr>
          <w:sz w:val="24"/>
          <w:szCs w:val="24"/>
        </w:rPr>
        <w:tab/>
      </w:r>
      <w:r>
        <w:rPr>
          <w:sz w:val="24"/>
          <w:szCs w:val="24"/>
        </w:rPr>
        <w:tab/>
      </w:r>
      <w:r>
        <w:rPr>
          <w:sz w:val="24"/>
          <w:szCs w:val="24"/>
        </w:rPr>
        <w:tab/>
      </w:r>
      <w:r>
        <w:rPr>
          <w:sz w:val="24"/>
          <w:szCs w:val="24"/>
        </w:rPr>
        <w:tab/>
      </w:r>
      <w:r>
        <w:rPr>
          <w:sz w:val="24"/>
          <w:szCs w:val="24"/>
        </w:rPr>
        <w:tab/>
        <w:t xml:space="preserve">         </w:t>
      </w:r>
      <w:r w:rsidRPr="00A16F52">
        <w:rPr>
          <w:sz w:val="24"/>
          <w:szCs w:val="24"/>
        </w:rPr>
        <w:t>$334,480.00</w:t>
      </w:r>
    </w:p>
    <w:p w:rsidR="00D95676" w:rsidRPr="00A16F52" w:rsidRDefault="00D95676" w:rsidP="00D95676">
      <w:pPr>
        <w:pStyle w:val="NoSpacing"/>
        <w:tabs>
          <w:tab w:val="left" w:pos="1413"/>
          <w:tab w:val="decimal" w:pos="7920"/>
        </w:tabs>
        <w:ind w:left="720"/>
        <w:rPr>
          <w:sz w:val="24"/>
          <w:szCs w:val="24"/>
        </w:rPr>
      </w:pPr>
      <w:r w:rsidRPr="00A16F52">
        <w:rPr>
          <w:sz w:val="24"/>
          <w:szCs w:val="24"/>
        </w:rPr>
        <w:t>01-000-0080-1960, New Sewer Jet</w:t>
      </w:r>
    </w:p>
    <w:p w:rsidR="00D95676" w:rsidRPr="00A16F52" w:rsidRDefault="00D95676" w:rsidP="00D95676">
      <w:pPr>
        <w:pStyle w:val="NoSpacing"/>
        <w:tabs>
          <w:tab w:val="left" w:pos="1413"/>
          <w:tab w:val="decimal" w:pos="7920"/>
        </w:tabs>
        <w:ind w:left="720"/>
        <w:rPr>
          <w:sz w:val="24"/>
          <w:szCs w:val="24"/>
        </w:rPr>
      </w:pPr>
      <w:proofErr w:type="gramStart"/>
      <w:r w:rsidRPr="00A16F52">
        <w:rPr>
          <w:sz w:val="24"/>
          <w:szCs w:val="24"/>
        </w:rPr>
        <w:t>Budget  $</w:t>
      </w:r>
      <w:proofErr w:type="gramEnd"/>
      <w:r w:rsidRPr="00A16F52">
        <w:rPr>
          <w:sz w:val="24"/>
          <w:szCs w:val="24"/>
        </w:rPr>
        <w:t xml:space="preserve">260,000         Spent to date  zero </w:t>
      </w:r>
      <w:r w:rsidRPr="00A16F52">
        <w:rPr>
          <w:sz w:val="24"/>
          <w:szCs w:val="24"/>
        </w:rPr>
        <w:tab/>
      </w:r>
    </w:p>
    <w:p w:rsidR="00D95676" w:rsidRPr="00A16F52" w:rsidRDefault="00D95676" w:rsidP="00D95676">
      <w:pPr>
        <w:pStyle w:val="NoSpacing"/>
        <w:tabs>
          <w:tab w:val="left" w:pos="1413"/>
          <w:tab w:val="decimal" w:pos="7920"/>
        </w:tabs>
        <w:rPr>
          <w:sz w:val="24"/>
          <w:szCs w:val="24"/>
        </w:rPr>
      </w:pPr>
    </w:p>
    <w:p w:rsidR="00D95676" w:rsidRPr="002C3FBB" w:rsidRDefault="00D95676" w:rsidP="00D95676">
      <w:pPr>
        <w:pStyle w:val="NoSpacing"/>
        <w:tabs>
          <w:tab w:val="left" w:pos="1413"/>
          <w:tab w:val="decimal" w:pos="7920"/>
        </w:tabs>
        <w:rPr>
          <w:sz w:val="24"/>
          <w:szCs w:val="24"/>
          <w:u w:val="single"/>
        </w:rPr>
      </w:pPr>
      <w:r>
        <w:rPr>
          <w:sz w:val="24"/>
          <w:szCs w:val="24"/>
          <w:u w:val="single"/>
        </w:rPr>
        <w:t>OTHER</w:t>
      </w:r>
    </w:p>
    <w:p w:rsidR="00D95676" w:rsidRDefault="00D95676" w:rsidP="00D95676">
      <w:pPr>
        <w:pStyle w:val="NoSpacing"/>
        <w:tabs>
          <w:tab w:val="left" w:pos="720"/>
          <w:tab w:val="left" w:pos="900"/>
          <w:tab w:val="left" w:pos="1413"/>
          <w:tab w:val="left" w:pos="1440"/>
          <w:tab w:val="left" w:pos="1710"/>
          <w:tab w:val="left" w:pos="7020"/>
          <w:tab w:val="decimal" w:pos="7920"/>
        </w:tabs>
        <w:ind w:left="360"/>
        <w:rPr>
          <w:sz w:val="24"/>
          <w:szCs w:val="24"/>
        </w:rPr>
      </w:pPr>
      <w:r>
        <w:rPr>
          <w:sz w:val="24"/>
          <w:szCs w:val="24"/>
        </w:rPr>
        <w:t>2.</w:t>
      </w:r>
      <w:r>
        <w:rPr>
          <w:sz w:val="24"/>
          <w:szCs w:val="24"/>
        </w:rPr>
        <w:tab/>
        <w:t xml:space="preserve">Honeywell </w:t>
      </w:r>
      <w:r>
        <w:rPr>
          <w:sz w:val="24"/>
          <w:szCs w:val="24"/>
        </w:rPr>
        <w:tab/>
        <w:t xml:space="preserve">    669,358.38</w:t>
      </w:r>
    </w:p>
    <w:p w:rsidR="00D95676" w:rsidRDefault="00D95676" w:rsidP="00D95676">
      <w:pPr>
        <w:pStyle w:val="NoSpacing"/>
        <w:tabs>
          <w:tab w:val="left" w:pos="720"/>
          <w:tab w:val="left" w:pos="900"/>
          <w:tab w:val="left" w:pos="1413"/>
          <w:tab w:val="decimal" w:pos="7920"/>
        </w:tabs>
        <w:ind w:left="360"/>
        <w:rPr>
          <w:sz w:val="24"/>
          <w:szCs w:val="24"/>
        </w:rPr>
      </w:pPr>
      <w:r>
        <w:rPr>
          <w:sz w:val="24"/>
          <w:szCs w:val="24"/>
        </w:rPr>
        <w:tab/>
        <w:t>00-540-1000-7232, Energy Retrofit, Claim #1</w:t>
      </w:r>
    </w:p>
    <w:p w:rsidR="00D95676" w:rsidRPr="00A16F52" w:rsidRDefault="00D95676" w:rsidP="00D95676">
      <w:pPr>
        <w:pStyle w:val="NoSpacing"/>
        <w:tabs>
          <w:tab w:val="left" w:pos="720"/>
          <w:tab w:val="left" w:pos="900"/>
          <w:tab w:val="left" w:pos="990"/>
          <w:tab w:val="left" w:pos="1413"/>
          <w:tab w:val="left" w:pos="2880"/>
          <w:tab w:val="left" w:pos="2970"/>
          <w:tab w:val="decimal" w:pos="7920"/>
        </w:tabs>
        <w:ind w:left="360"/>
        <w:rPr>
          <w:sz w:val="24"/>
          <w:szCs w:val="24"/>
        </w:rPr>
      </w:pPr>
      <w:r>
        <w:rPr>
          <w:sz w:val="24"/>
          <w:szCs w:val="24"/>
        </w:rPr>
        <w:tab/>
        <w:t>Budget zero</w:t>
      </w:r>
      <w:r>
        <w:rPr>
          <w:sz w:val="24"/>
          <w:szCs w:val="24"/>
        </w:rPr>
        <w:tab/>
        <w:t>Spent to date zero</w:t>
      </w:r>
      <w:r w:rsidRPr="00A16F52">
        <w:rPr>
          <w:sz w:val="24"/>
          <w:szCs w:val="24"/>
        </w:rPr>
        <w:tab/>
      </w:r>
    </w:p>
    <w:p w:rsidR="00D95676" w:rsidRPr="00A16F52" w:rsidRDefault="00D95676" w:rsidP="00D95676">
      <w:pPr>
        <w:pStyle w:val="NoSpacing"/>
        <w:tabs>
          <w:tab w:val="left" w:pos="720"/>
          <w:tab w:val="left" w:pos="1413"/>
          <w:tab w:val="decimal" w:pos="7920"/>
        </w:tabs>
        <w:rPr>
          <w:sz w:val="24"/>
          <w:szCs w:val="24"/>
        </w:rPr>
      </w:pPr>
    </w:p>
    <w:p w:rsidR="00D95676" w:rsidRPr="00A16F52" w:rsidRDefault="00D95676" w:rsidP="00D95676">
      <w:pPr>
        <w:pStyle w:val="NoSpacing"/>
        <w:tabs>
          <w:tab w:val="left" w:pos="720"/>
          <w:tab w:val="left" w:pos="1413"/>
          <w:tab w:val="decimal" w:pos="7920"/>
        </w:tabs>
        <w:rPr>
          <w:sz w:val="24"/>
          <w:szCs w:val="24"/>
          <w:u w:val="single"/>
        </w:rPr>
      </w:pPr>
      <w:r w:rsidRPr="00A16F52">
        <w:rPr>
          <w:sz w:val="24"/>
          <w:szCs w:val="24"/>
        </w:rPr>
        <w:t>Total capital invoice</w:t>
      </w:r>
      <w:r>
        <w:rPr>
          <w:sz w:val="24"/>
          <w:szCs w:val="24"/>
        </w:rPr>
        <w:t>s</w:t>
      </w:r>
      <w:r w:rsidRPr="00A16F52">
        <w:rPr>
          <w:sz w:val="24"/>
          <w:szCs w:val="24"/>
        </w:rPr>
        <w:t xml:space="preserve"> for approval</w:t>
      </w:r>
      <w:r w:rsidRPr="00A16F52">
        <w:rPr>
          <w:sz w:val="24"/>
          <w:szCs w:val="24"/>
        </w:rPr>
        <w:tab/>
      </w:r>
      <w:r>
        <w:rPr>
          <w:sz w:val="24"/>
          <w:szCs w:val="24"/>
        </w:rPr>
        <w:t xml:space="preserve">     </w:t>
      </w:r>
      <w:r w:rsidRPr="00A16F52">
        <w:rPr>
          <w:sz w:val="24"/>
          <w:szCs w:val="24"/>
          <w:u w:val="single"/>
        </w:rPr>
        <w:t>$</w:t>
      </w:r>
      <w:r>
        <w:rPr>
          <w:sz w:val="24"/>
          <w:szCs w:val="24"/>
          <w:u w:val="single"/>
        </w:rPr>
        <w:t>1,003,838.38</w:t>
      </w:r>
    </w:p>
    <w:p w:rsidR="00D95676" w:rsidRDefault="00D95676" w:rsidP="00D95676">
      <w:pPr>
        <w:tabs>
          <w:tab w:val="left" w:pos="1413"/>
        </w:tabs>
      </w:pPr>
    </w:p>
    <w:p w:rsidR="00D95676" w:rsidRDefault="00D95676" w:rsidP="00D95676">
      <w:pPr>
        <w:tabs>
          <w:tab w:val="left" w:pos="-1200"/>
          <w:tab w:val="left" w:pos="-1020"/>
          <w:tab w:val="left" w:pos="1413"/>
        </w:tabs>
        <w:rPr>
          <w:rFonts w:cs="Arial"/>
          <w:bCs/>
          <w:lang w:val="en-GB"/>
        </w:rPr>
      </w:pPr>
      <w:r w:rsidRPr="003F34DD">
        <w:rPr>
          <w:rFonts w:cs="Arial"/>
          <w:bCs/>
          <w:lang w:val="en-GB"/>
        </w:rPr>
        <w:t xml:space="preserve">The Director of Finance advised that the </w:t>
      </w:r>
      <w:r>
        <w:rPr>
          <w:rFonts w:cs="Arial"/>
          <w:bCs/>
          <w:lang w:val="en-GB"/>
        </w:rPr>
        <w:t xml:space="preserve">Saunders Equipment Ltd. </w:t>
      </w:r>
      <w:r w:rsidRPr="003F34DD">
        <w:rPr>
          <w:rFonts w:cs="Arial"/>
          <w:bCs/>
          <w:lang w:val="en-GB"/>
        </w:rPr>
        <w:t>invoice</w:t>
      </w:r>
      <w:r>
        <w:rPr>
          <w:rFonts w:cs="Arial"/>
          <w:bCs/>
          <w:lang w:val="en-GB"/>
        </w:rPr>
        <w:t xml:space="preserve"> was</w:t>
      </w:r>
      <w:r w:rsidRPr="003F34DD">
        <w:rPr>
          <w:rFonts w:cs="Arial"/>
          <w:bCs/>
          <w:lang w:val="en-GB"/>
        </w:rPr>
        <w:t xml:space="preserve"> </w:t>
      </w:r>
      <w:r>
        <w:rPr>
          <w:rFonts w:cs="Arial"/>
          <w:bCs/>
          <w:lang w:val="en-GB"/>
        </w:rPr>
        <w:t>over budget; however Council had agreed to award the tender,</w:t>
      </w:r>
      <w:r w:rsidRPr="003F34DD">
        <w:rPr>
          <w:rFonts w:cs="Arial"/>
          <w:bCs/>
          <w:lang w:val="en-GB"/>
        </w:rPr>
        <w:t xml:space="preserve"> and met the policies of the Town of Gander.</w:t>
      </w:r>
    </w:p>
    <w:p w:rsidR="00D95676" w:rsidRDefault="00D95676" w:rsidP="00D95676">
      <w:pPr>
        <w:tabs>
          <w:tab w:val="left" w:pos="-1200"/>
          <w:tab w:val="left" w:pos="-1020"/>
          <w:tab w:val="left" w:pos="1413"/>
        </w:tabs>
        <w:rPr>
          <w:rFonts w:cs="Arial"/>
          <w:bCs/>
          <w:lang w:val="en-GB"/>
        </w:rPr>
      </w:pPr>
    </w:p>
    <w:p w:rsidR="00D95676" w:rsidRPr="00D95676" w:rsidRDefault="00D95676" w:rsidP="00D95676">
      <w:pPr>
        <w:tabs>
          <w:tab w:val="left" w:pos="-1200"/>
          <w:tab w:val="left" w:pos="-1020"/>
          <w:tab w:val="left" w:pos="1413"/>
        </w:tabs>
        <w:rPr>
          <w:rFonts w:cs="Arial"/>
          <w:b/>
          <w:bCs/>
          <w:sz w:val="26"/>
          <w:szCs w:val="26"/>
          <w:lang w:val="en-GB"/>
        </w:rPr>
      </w:pPr>
      <w:r w:rsidRPr="00D95676">
        <w:rPr>
          <w:rFonts w:cs="Arial"/>
          <w:b/>
          <w:bCs/>
          <w:sz w:val="26"/>
          <w:szCs w:val="26"/>
          <w:lang w:val="en-GB"/>
        </w:rPr>
        <w:t>Motion #14-070</w:t>
      </w:r>
    </w:p>
    <w:p w:rsidR="00D95676" w:rsidRPr="00D95676" w:rsidRDefault="00D95676" w:rsidP="00D95676">
      <w:pPr>
        <w:tabs>
          <w:tab w:val="left" w:pos="-1200"/>
          <w:tab w:val="left" w:pos="-1020"/>
          <w:tab w:val="left" w:pos="1413"/>
        </w:tabs>
        <w:rPr>
          <w:rFonts w:cs="Arial"/>
          <w:b/>
          <w:bCs/>
          <w:sz w:val="26"/>
          <w:szCs w:val="26"/>
          <w:lang w:val="en-GB"/>
        </w:rPr>
      </w:pPr>
      <w:r w:rsidRPr="00D95676">
        <w:rPr>
          <w:rFonts w:cs="Arial"/>
          <w:b/>
          <w:bCs/>
          <w:sz w:val="26"/>
          <w:szCs w:val="26"/>
          <w:lang w:val="en-GB"/>
        </w:rPr>
        <w:t>Invoices for Approval</w:t>
      </w:r>
    </w:p>
    <w:p w:rsidR="00D95676" w:rsidRPr="003F34DD" w:rsidRDefault="00D95676" w:rsidP="00D95676">
      <w:pPr>
        <w:tabs>
          <w:tab w:val="left" w:pos="-1200"/>
          <w:tab w:val="left" w:pos="-1020"/>
          <w:tab w:val="left" w:pos="1413"/>
        </w:tabs>
        <w:rPr>
          <w:rFonts w:cs="Arial"/>
          <w:bCs/>
          <w:lang w:val="en-GB"/>
        </w:rPr>
      </w:pPr>
    </w:p>
    <w:p w:rsidR="00D95676" w:rsidRDefault="00D95676" w:rsidP="00D95676">
      <w:pPr>
        <w:pStyle w:val="NoSpacing"/>
        <w:tabs>
          <w:tab w:val="left" w:pos="720"/>
          <w:tab w:val="left" w:pos="1413"/>
          <w:tab w:val="decimal" w:pos="7920"/>
        </w:tabs>
        <w:rPr>
          <w:rFonts w:cs="Arial"/>
          <w:bCs/>
          <w:sz w:val="24"/>
          <w:szCs w:val="24"/>
          <w:lang w:val="en-GB"/>
        </w:rPr>
      </w:pPr>
      <w:r>
        <w:rPr>
          <w:rFonts w:cs="Arial"/>
          <w:bCs/>
          <w:sz w:val="24"/>
          <w:szCs w:val="24"/>
          <w:lang w:val="en-GB"/>
        </w:rPr>
        <w:t>Moved by Deputy Mayor Abbott and seconded by Councillor Parrott that the invoices</w:t>
      </w:r>
      <w:r w:rsidRPr="003F34DD">
        <w:rPr>
          <w:rFonts w:cs="Arial"/>
          <w:bCs/>
          <w:sz w:val="24"/>
          <w:szCs w:val="24"/>
          <w:lang w:val="en-GB"/>
        </w:rPr>
        <w:t xml:space="preserve"> be paid as presented.</w:t>
      </w:r>
    </w:p>
    <w:p w:rsidR="00D95676" w:rsidRDefault="00D95676" w:rsidP="00D95676">
      <w:pPr>
        <w:pStyle w:val="NoSpacing"/>
        <w:tabs>
          <w:tab w:val="left" w:pos="720"/>
          <w:tab w:val="left" w:pos="1413"/>
          <w:tab w:val="decimal" w:pos="7920"/>
        </w:tabs>
        <w:rPr>
          <w:rFonts w:cs="Arial"/>
          <w:bCs/>
          <w:sz w:val="24"/>
          <w:szCs w:val="24"/>
          <w:lang w:val="en-GB"/>
        </w:rPr>
      </w:pPr>
    </w:p>
    <w:p w:rsidR="00D95676" w:rsidRDefault="00D95676" w:rsidP="00D95676">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D95676" w:rsidRDefault="00D95676" w:rsidP="00D95676">
      <w:pPr>
        <w:tabs>
          <w:tab w:val="left" w:pos="1413"/>
        </w:tabs>
      </w:pPr>
    </w:p>
    <w:p w:rsidR="00D95676" w:rsidRDefault="00D95676" w:rsidP="00D95676">
      <w:pPr>
        <w:tabs>
          <w:tab w:val="left" w:pos="1413"/>
        </w:tabs>
      </w:pPr>
      <w:r w:rsidRPr="00D95676">
        <w:rPr>
          <w:b/>
        </w:rPr>
        <w:t>Decision:</w:t>
      </w:r>
      <w:r>
        <w:tab/>
        <w:t>Motion carried.</w:t>
      </w:r>
    </w:p>
    <w:p w:rsidR="00D95676" w:rsidRDefault="00D95676" w:rsidP="00D95676">
      <w:pPr>
        <w:tabs>
          <w:tab w:val="left" w:pos="1413"/>
        </w:tabs>
      </w:pPr>
    </w:p>
    <w:p w:rsidR="00D56F43" w:rsidRDefault="00D56F43" w:rsidP="00D95676">
      <w:pPr>
        <w:tabs>
          <w:tab w:val="left" w:pos="1413"/>
        </w:tabs>
      </w:pPr>
    </w:p>
    <w:p w:rsidR="00D56F43" w:rsidRDefault="00D56F43" w:rsidP="00D95676">
      <w:pPr>
        <w:tabs>
          <w:tab w:val="left" w:pos="1413"/>
        </w:tabs>
      </w:pPr>
    </w:p>
    <w:p w:rsidR="00D56F43" w:rsidRDefault="00D56F43" w:rsidP="00D95676">
      <w:pPr>
        <w:tabs>
          <w:tab w:val="left" w:pos="1413"/>
        </w:tabs>
      </w:pPr>
    </w:p>
    <w:p w:rsidR="00D95676" w:rsidRPr="00965412" w:rsidRDefault="00D95676" w:rsidP="00D95676">
      <w:pPr>
        <w:tabs>
          <w:tab w:val="left" w:pos="1413"/>
        </w:tabs>
        <w:rPr>
          <w:b/>
          <w:sz w:val="28"/>
          <w:szCs w:val="28"/>
        </w:rPr>
      </w:pPr>
      <w:r w:rsidRPr="00965412">
        <w:rPr>
          <w:b/>
          <w:sz w:val="28"/>
          <w:szCs w:val="28"/>
        </w:rPr>
        <w:lastRenderedPageBreak/>
        <w:t>2014 Payment in Lieu of Taxes</w:t>
      </w:r>
    </w:p>
    <w:p w:rsidR="00D95676" w:rsidRDefault="00D95676" w:rsidP="00D95676">
      <w:pPr>
        <w:tabs>
          <w:tab w:val="left" w:pos="1413"/>
        </w:tabs>
      </w:pPr>
    </w:p>
    <w:p w:rsidR="00D95676" w:rsidRDefault="00D95676" w:rsidP="00D95676">
      <w:pPr>
        <w:tabs>
          <w:tab w:val="left" w:pos="1413"/>
        </w:tabs>
      </w:pPr>
      <w:r>
        <w:t>The Town has received correspondence from the Federal Government regarding 2014 Payment in Lieu of Taxes.  They indicated they will be paying $281,127.45 in 2014.  This is $34,000 less than we had budgeted.</w:t>
      </w:r>
    </w:p>
    <w:p w:rsidR="00D95676" w:rsidRDefault="00D95676" w:rsidP="00D95676">
      <w:pPr>
        <w:tabs>
          <w:tab w:val="left" w:pos="1413"/>
        </w:tabs>
      </w:pPr>
    </w:p>
    <w:p w:rsidR="00D95676" w:rsidRPr="001A1282" w:rsidRDefault="00D95676" w:rsidP="00D95676">
      <w:pPr>
        <w:tabs>
          <w:tab w:val="left" w:pos="1413"/>
        </w:tabs>
        <w:rPr>
          <w:b/>
          <w:sz w:val="28"/>
          <w:szCs w:val="28"/>
        </w:rPr>
      </w:pPr>
      <w:r w:rsidRPr="001A1282">
        <w:rPr>
          <w:b/>
          <w:sz w:val="28"/>
          <w:szCs w:val="28"/>
        </w:rPr>
        <w:t>2011-14 Municipal Capital Works Program</w:t>
      </w:r>
    </w:p>
    <w:p w:rsidR="00D95676" w:rsidRDefault="00D95676" w:rsidP="00D95676">
      <w:pPr>
        <w:tabs>
          <w:tab w:val="left" w:pos="1413"/>
        </w:tabs>
      </w:pPr>
    </w:p>
    <w:p w:rsidR="00D95676" w:rsidRDefault="00D95676" w:rsidP="00D95676">
      <w:pPr>
        <w:tabs>
          <w:tab w:val="left" w:pos="1413"/>
        </w:tabs>
      </w:pPr>
      <w:r>
        <w:t xml:space="preserve">The Town has requested that it be allowed to reallocate some of the savings in its 2011-14 Multi Year Programs to offset cost overruns on projects.  The Provincial Government has agreed to this and requests that we sign modified agreements for the funding.  </w:t>
      </w:r>
    </w:p>
    <w:p w:rsidR="00D56F43" w:rsidRDefault="00D56F43" w:rsidP="00D95676">
      <w:pPr>
        <w:tabs>
          <w:tab w:val="left" w:pos="1413"/>
        </w:tabs>
      </w:pPr>
    </w:p>
    <w:p w:rsidR="00D56F43" w:rsidRPr="00D56F43" w:rsidRDefault="00D56F43" w:rsidP="00D95676">
      <w:pPr>
        <w:tabs>
          <w:tab w:val="left" w:pos="1413"/>
        </w:tabs>
        <w:rPr>
          <w:b/>
          <w:sz w:val="26"/>
          <w:szCs w:val="26"/>
        </w:rPr>
      </w:pPr>
      <w:r w:rsidRPr="00D56F43">
        <w:rPr>
          <w:b/>
          <w:sz w:val="26"/>
          <w:szCs w:val="26"/>
        </w:rPr>
        <w:t>Motion #14-071</w:t>
      </w:r>
    </w:p>
    <w:p w:rsidR="00D56F43" w:rsidRPr="00D56F43" w:rsidRDefault="00D56F43" w:rsidP="00D95676">
      <w:pPr>
        <w:tabs>
          <w:tab w:val="left" w:pos="1413"/>
        </w:tabs>
        <w:rPr>
          <w:b/>
          <w:sz w:val="26"/>
          <w:szCs w:val="26"/>
        </w:rPr>
      </w:pPr>
      <w:r w:rsidRPr="00D56F43">
        <w:rPr>
          <w:b/>
          <w:sz w:val="26"/>
          <w:szCs w:val="26"/>
        </w:rPr>
        <w:t>2011-14 Municipal Capital Works Program</w:t>
      </w:r>
    </w:p>
    <w:p w:rsidR="00D95676" w:rsidRDefault="00D95676" w:rsidP="00D95676">
      <w:pPr>
        <w:tabs>
          <w:tab w:val="left" w:pos="1413"/>
        </w:tabs>
      </w:pPr>
    </w:p>
    <w:p w:rsidR="00D95676" w:rsidRDefault="00D56F43" w:rsidP="00D95676">
      <w:pPr>
        <w:tabs>
          <w:tab w:val="left" w:pos="1413"/>
        </w:tabs>
      </w:pPr>
      <w:r>
        <w:t xml:space="preserve">Moved by Deputy Mayor Abbott and seconded by </w:t>
      </w:r>
      <w:proofErr w:type="spellStart"/>
      <w:r>
        <w:t>Councillor</w:t>
      </w:r>
      <w:proofErr w:type="spellEnd"/>
      <w:r>
        <w:t xml:space="preserve"> Anstey</w:t>
      </w:r>
      <w:r w:rsidR="00D95676">
        <w:t xml:space="preserve"> that the Town sign the modified 2011 Capital Works Program, 2012-14 Multi Year and 2012-14 Multi Year top up agreements as attached.</w:t>
      </w:r>
    </w:p>
    <w:p w:rsidR="00D56F43" w:rsidRDefault="00D56F43" w:rsidP="00D95676">
      <w:pPr>
        <w:tabs>
          <w:tab w:val="left" w:pos="1413"/>
        </w:tabs>
      </w:pPr>
    </w:p>
    <w:p w:rsidR="00D56F43" w:rsidRDefault="00D56F43" w:rsidP="00D95676">
      <w:pPr>
        <w:tabs>
          <w:tab w:val="left" w:pos="1413"/>
        </w:tabs>
      </w:pPr>
      <w:r>
        <w:tab/>
      </w:r>
      <w:r>
        <w:tab/>
        <w:t xml:space="preserve">In </w:t>
      </w:r>
      <w:proofErr w:type="spellStart"/>
      <w:r>
        <w:t>Favour</w:t>
      </w:r>
      <w:proofErr w:type="spellEnd"/>
      <w:r>
        <w:t>:</w:t>
      </w:r>
      <w:r>
        <w:tab/>
        <w:t>7</w:t>
      </w:r>
      <w:r>
        <w:tab/>
        <w:t>Opposing:</w:t>
      </w:r>
      <w:r>
        <w:tab/>
        <w:t>0</w:t>
      </w:r>
    </w:p>
    <w:p w:rsidR="00D56F43" w:rsidRDefault="00D56F43" w:rsidP="00D95676">
      <w:pPr>
        <w:tabs>
          <w:tab w:val="left" w:pos="1413"/>
        </w:tabs>
      </w:pPr>
    </w:p>
    <w:p w:rsidR="00D56F43" w:rsidRDefault="00D56F43" w:rsidP="00D95676">
      <w:pPr>
        <w:tabs>
          <w:tab w:val="left" w:pos="1413"/>
        </w:tabs>
      </w:pPr>
      <w:r w:rsidRPr="00D56F43">
        <w:rPr>
          <w:b/>
        </w:rPr>
        <w:t>Decision:</w:t>
      </w:r>
      <w:r>
        <w:tab/>
        <w:t>Motion carried.</w:t>
      </w:r>
    </w:p>
    <w:p w:rsidR="00D95676" w:rsidRDefault="00D95676" w:rsidP="00D95676">
      <w:pPr>
        <w:tabs>
          <w:tab w:val="left" w:pos="1413"/>
        </w:tabs>
      </w:pPr>
    </w:p>
    <w:p w:rsidR="00D95676" w:rsidRDefault="00D95676" w:rsidP="00D95676">
      <w:pPr>
        <w:tabs>
          <w:tab w:val="left" w:pos="1413"/>
        </w:tabs>
        <w:rPr>
          <w:b/>
          <w:sz w:val="28"/>
          <w:szCs w:val="28"/>
        </w:rPr>
      </w:pPr>
      <w:r w:rsidRPr="005A1CF9">
        <w:rPr>
          <w:b/>
          <w:sz w:val="28"/>
          <w:szCs w:val="28"/>
        </w:rPr>
        <w:t>Self Storage Interest</w:t>
      </w:r>
    </w:p>
    <w:p w:rsidR="00D95676" w:rsidRPr="005A1CF9" w:rsidRDefault="00D95676" w:rsidP="00D95676">
      <w:pPr>
        <w:tabs>
          <w:tab w:val="left" w:pos="1413"/>
        </w:tabs>
        <w:rPr>
          <w:b/>
          <w:sz w:val="28"/>
          <w:szCs w:val="28"/>
        </w:rPr>
      </w:pPr>
    </w:p>
    <w:p w:rsidR="00D95676" w:rsidRDefault="00D95676" w:rsidP="00D95676">
      <w:pPr>
        <w:tabs>
          <w:tab w:val="left" w:pos="1413"/>
        </w:tabs>
      </w:pPr>
      <w:r w:rsidRPr="005A1CF9">
        <w:t>Several years ago the Town started charging a business tax to the owners of self storage businesses.  At that time the legality of charging the business tax was challenged by a company in Mount Pearl.  The three local businesses were advised to pay their taxes and if the court decision was that the taxes could not be legally charged they would be refunded.</w:t>
      </w:r>
    </w:p>
    <w:p w:rsidR="00D95676" w:rsidRPr="005A1CF9" w:rsidRDefault="00D95676" w:rsidP="00D95676">
      <w:pPr>
        <w:tabs>
          <w:tab w:val="left" w:pos="1413"/>
        </w:tabs>
      </w:pPr>
    </w:p>
    <w:p w:rsidR="00D95676" w:rsidRDefault="00D95676" w:rsidP="00D95676">
      <w:pPr>
        <w:tabs>
          <w:tab w:val="left" w:pos="1413"/>
        </w:tabs>
      </w:pPr>
      <w:r w:rsidRPr="005A1CF9">
        <w:t>The Supreme Court did decide that the taxes could not be legally charged and the Town did refund the taxes paid.  One of the businesses requested that they also be paid interest on the taxes paid and the Committee felt that this was a legitimate request.  The amount in question is</w:t>
      </w:r>
      <w:r w:rsidR="00764208">
        <w:t xml:space="preserve"> </w:t>
      </w:r>
      <w:r w:rsidRPr="005A1CF9">
        <w:t>$456.70.</w:t>
      </w:r>
    </w:p>
    <w:p w:rsidR="00D95676" w:rsidRDefault="00D95676" w:rsidP="00D95676">
      <w:pPr>
        <w:tabs>
          <w:tab w:val="left" w:pos="1413"/>
        </w:tabs>
      </w:pPr>
    </w:p>
    <w:p w:rsidR="00764208" w:rsidRPr="00764208" w:rsidRDefault="00764208" w:rsidP="00D95676">
      <w:pPr>
        <w:tabs>
          <w:tab w:val="left" w:pos="1413"/>
        </w:tabs>
        <w:rPr>
          <w:b/>
          <w:sz w:val="26"/>
          <w:szCs w:val="26"/>
        </w:rPr>
      </w:pPr>
      <w:r w:rsidRPr="00764208">
        <w:rPr>
          <w:b/>
          <w:sz w:val="26"/>
          <w:szCs w:val="26"/>
        </w:rPr>
        <w:t>Motion #14-072</w:t>
      </w:r>
    </w:p>
    <w:p w:rsidR="00764208" w:rsidRPr="00764208" w:rsidRDefault="00764208" w:rsidP="00D95676">
      <w:pPr>
        <w:tabs>
          <w:tab w:val="left" w:pos="1413"/>
        </w:tabs>
        <w:rPr>
          <w:b/>
          <w:sz w:val="26"/>
          <w:szCs w:val="26"/>
        </w:rPr>
      </w:pPr>
      <w:r w:rsidRPr="00764208">
        <w:rPr>
          <w:b/>
          <w:sz w:val="26"/>
          <w:szCs w:val="26"/>
        </w:rPr>
        <w:t>Self Storage Interest</w:t>
      </w:r>
    </w:p>
    <w:p w:rsidR="00764208" w:rsidRPr="005A1CF9" w:rsidRDefault="00764208" w:rsidP="00D95676">
      <w:pPr>
        <w:tabs>
          <w:tab w:val="left" w:pos="1413"/>
        </w:tabs>
      </w:pPr>
    </w:p>
    <w:p w:rsidR="00D95676" w:rsidRDefault="00764208" w:rsidP="00D95676">
      <w:pPr>
        <w:tabs>
          <w:tab w:val="left" w:pos="1413"/>
        </w:tabs>
      </w:pPr>
      <w:r>
        <w:t xml:space="preserve">Moved by Deputy Mayor Abbott and seconded by </w:t>
      </w:r>
      <w:proofErr w:type="spellStart"/>
      <w:r>
        <w:t>Councillor</w:t>
      </w:r>
      <w:proofErr w:type="spellEnd"/>
      <w:r>
        <w:t xml:space="preserve"> Parrott</w:t>
      </w:r>
      <w:r w:rsidR="00D95676" w:rsidRPr="005A1CF9">
        <w:t xml:space="preserve"> that the owners of</w:t>
      </w:r>
      <w:r w:rsidR="00D95676">
        <w:t xml:space="preserve"> the self storage businesses be </w:t>
      </w:r>
      <w:r w:rsidR="00D95676" w:rsidRPr="005A1CF9">
        <w:t>paid interest on the business taxes that they paid.  The interest rate to be used will be the rate that the Town received from its bank.</w:t>
      </w:r>
    </w:p>
    <w:p w:rsidR="00764208" w:rsidRDefault="00764208" w:rsidP="00D95676">
      <w:pPr>
        <w:tabs>
          <w:tab w:val="left" w:pos="1413"/>
        </w:tabs>
      </w:pPr>
    </w:p>
    <w:p w:rsidR="00764208" w:rsidRDefault="00764208" w:rsidP="00D95676">
      <w:pPr>
        <w:tabs>
          <w:tab w:val="left" w:pos="1413"/>
        </w:tabs>
      </w:pPr>
      <w:r>
        <w:tab/>
      </w:r>
      <w:r>
        <w:tab/>
        <w:t xml:space="preserve">In </w:t>
      </w:r>
      <w:proofErr w:type="spellStart"/>
      <w:r>
        <w:t>Favour</w:t>
      </w:r>
      <w:proofErr w:type="spellEnd"/>
      <w:r>
        <w:t>:</w:t>
      </w:r>
      <w:r>
        <w:tab/>
        <w:t>7</w:t>
      </w:r>
      <w:r>
        <w:tab/>
        <w:t>Opposing:</w:t>
      </w:r>
      <w:r>
        <w:tab/>
        <w:t>0</w:t>
      </w:r>
    </w:p>
    <w:p w:rsidR="00764208" w:rsidRPr="005A1CF9" w:rsidRDefault="00764208" w:rsidP="00D95676">
      <w:pPr>
        <w:tabs>
          <w:tab w:val="left" w:pos="1413"/>
        </w:tabs>
      </w:pPr>
      <w:r w:rsidRPr="00764208">
        <w:rPr>
          <w:b/>
        </w:rPr>
        <w:lastRenderedPageBreak/>
        <w:t>Decision:</w:t>
      </w:r>
      <w:r w:rsidRPr="00764208">
        <w:rPr>
          <w:b/>
        </w:rPr>
        <w:tab/>
      </w:r>
      <w:r>
        <w:t>Motion carried.</w:t>
      </w:r>
    </w:p>
    <w:p w:rsidR="00D95676" w:rsidRDefault="00D95676" w:rsidP="00D95676">
      <w:pPr>
        <w:tabs>
          <w:tab w:val="left" w:pos="1413"/>
        </w:tabs>
        <w:rPr>
          <w:b/>
          <w:sz w:val="28"/>
          <w:szCs w:val="28"/>
        </w:rPr>
      </w:pPr>
    </w:p>
    <w:p w:rsidR="00D95676" w:rsidRPr="00021CC4" w:rsidRDefault="00D95676" w:rsidP="00D95676">
      <w:pPr>
        <w:tabs>
          <w:tab w:val="left" w:pos="1413"/>
        </w:tabs>
        <w:rPr>
          <w:b/>
          <w:sz w:val="28"/>
          <w:szCs w:val="28"/>
        </w:rPr>
      </w:pPr>
      <w:r w:rsidRPr="00021CC4">
        <w:rPr>
          <w:b/>
          <w:sz w:val="28"/>
          <w:szCs w:val="28"/>
        </w:rPr>
        <w:t>Property Tax Reduction</w:t>
      </w:r>
    </w:p>
    <w:p w:rsidR="00D95676" w:rsidRDefault="00D95676" w:rsidP="00D95676">
      <w:pPr>
        <w:tabs>
          <w:tab w:val="left" w:pos="1413"/>
        </w:tabs>
      </w:pPr>
    </w:p>
    <w:p w:rsidR="00D95676" w:rsidRDefault="00D95676" w:rsidP="00D95676">
      <w:pPr>
        <w:tabs>
          <w:tab w:val="left" w:pos="1413"/>
        </w:tabs>
      </w:pPr>
      <w:r>
        <w:t>The Committee reviewed one residential property tax reduction applications which has been submitted in accordance with Council’s policy on tax reductions for residential property.  The Director advised that the application met the requirements of Council Policy and recommended approval.</w:t>
      </w:r>
    </w:p>
    <w:p w:rsidR="00D95676" w:rsidRDefault="00D95676" w:rsidP="00D95676">
      <w:pPr>
        <w:tabs>
          <w:tab w:val="left" w:pos="1413"/>
        </w:tabs>
      </w:pPr>
    </w:p>
    <w:p w:rsidR="00D459C2" w:rsidRPr="00D459C2" w:rsidRDefault="00D459C2" w:rsidP="00D95676">
      <w:pPr>
        <w:tabs>
          <w:tab w:val="left" w:pos="1413"/>
        </w:tabs>
        <w:rPr>
          <w:b/>
          <w:sz w:val="26"/>
          <w:szCs w:val="26"/>
        </w:rPr>
      </w:pPr>
      <w:r w:rsidRPr="00D459C2">
        <w:rPr>
          <w:b/>
          <w:sz w:val="26"/>
          <w:szCs w:val="26"/>
        </w:rPr>
        <w:t>Motion #14-073</w:t>
      </w:r>
    </w:p>
    <w:p w:rsidR="00D459C2" w:rsidRPr="00D459C2" w:rsidRDefault="00D459C2" w:rsidP="00D95676">
      <w:pPr>
        <w:tabs>
          <w:tab w:val="left" w:pos="1413"/>
        </w:tabs>
        <w:rPr>
          <w:b/>
          <w:sz w:val="26"/>
          <w:szCs w:val="26"/>
        </w:rPr>
      </w:pPr>
      <w:r w:rsidRPr="00D459C2">
        <w:rPr>
          <w:b/>
          <w:sz w:val="26"/>
          <w:szCs w:val="26"/>
        </w:rPr>
        <w:t>Property Tax Reduction</w:t>
      </w:r>
    </w:p>
    <w:p w:rsidR="00D459C2" w:rsidRDefault="00D459C2" w:rsidP="00D95676">
      <w:pPr>
        <w:tabs>
          <w:tab w:val="left" w:pos="1413"/>
        </w:tabs>
      </w:pPr>
    </w:p>
    <w:p w:rsidR="00D95676" w:rsidRDefault="00D459C2" w:rsidP="00D95676">
      <w:pPr>
        <w:tabs>
          <w:tab w:val="left" w:pos="1413"/>
        </w:tabs>
      </w:pPr>
      <w:r>
        <w:t xml:space="preserve">Moved by Deputy Mayor Abbott and seconded by </w:t>
      </w:r>
      <w:proofErr w:type="spellStart"/>
      <w:r>
        <w:t>Councillor</w:t>
      </w:r>
      <w:proofErr w:type="spellEnd"/>
      <w:r>
        <w:t xml:space="preserve"> Lorenzen</w:t>
      </w:r>
      <w:r w:rsidR="00D95676">
        <w:t xml:space="preserve"> that the one property tax reduction application be approved as attached.</w:t>
      </w:r>
    </w:p>
    <w:p w:rsidR="00D95676" w:rsidRDefault="00D95676" w:rsidP="00D95676">
      <w:pPr>
        <w:tabs>
          <w:tab w:val="left" w:pos="1413"/>
        </w:tabs>
      </w:pPr>
    </w:p>
    <w:p w:rsidR="00D459C2" w:rsidRDefault="00D459C2" w:rsidP="00D95676">
      <w:pPr>
        <w:tabs>
          <w:tab w:val="left" w:pos="1413"/>
        </w:tabs>
      </w:pPr>
      <w:r>
        <w:tab/>
      </w:r>
      <w:r>
        <w:tab/>
        <w:t xml:space="preserve">In </w:t>
      </w:r>
      <w:proofErr w:type="spellStart"/>
      <w:r>
        <w:t>Favour</w:t>
      </w:r>
      <w:proofErr w:type="spellEnd"/>
      <w:r>
        <w:t>:</w:t>
      </w:r>
      <w:r>
        <w:tab/>
        <w:t>7</w:t>
      </w:r>
      <w:r>
        <w:tab/>
        <w:t>Opposing:</w:t>
      </w:r>
      <w:r>
        <w:tab/>
        <w:t>0</w:t>
      </w:r>
    </w:p>
    <w:p w:rsidR="00D459C2" w:rsidRDefault="00D459C2" w:rsidP="00D95676">
      <w:pPr>
        <w:tabs>
          <w:tab w:val="left" w:pos="1413"/>
        </w:tabs>
      </w:pPr>
    </w:p>
    <w:p w:rsidR="00D459C2" w:rsidRDefault="00D459C2" w:rsidP="00D95676">
      <w:pPr>
        <w:tabs>
          <w:tab w:val="left" w:pos="1413"/>
        </w:tabs>
      </w:pPr>
      <w:r w:rsidRPr="00D459C2">
        <w:rPr>
          <w:b/>
        </w:rPr>
        <w:t>Decision:</w:t>
      </w:r>
      <w:r>
        <w:tab/>
        <w:t>Motion carried.</w:t>
      </w:r>
    </w:p>
    <w:p w:rsidR="00D95676" w:rsidRDefault="00D95676" w:rsidP="00D95676">
      <w:pPr>
        <w:tabs>
          <w:tab w:val="left" w:pos="1413"/>
        </w:tabs>
      </w:pPr>
    </w:p>
    <w:p w:rsidR="00D95676" w:rsidRPr="00BA5C67" w:rsidRDefault="00D95676" w:rsidP="00D95676">
      <w:pPr>
        <w:tabs>
          <w:tab w:val="left" w:pos="1413"/>
        </w:tabs>
        <w:rPr>
          <w:b/>
          <w:sz w:val="28"/>
          <w:szCs w:val="28"/>
        </w:rPr>
      </w:pPr>
      <w:r w:rsidRPr="00BA5C67">
        <w:rPr>
          <w:b/>
          <w:sz w:val="28"/>
          <w:szCs w:val="28"/>
        </w:rPr>
        <w:t>Ball</w:t>
      </w:r>
      <w:r>
        <w:rPr>
          <w:b/>
          <w:sz w:val="28"/>
          <w:szCs w:val="28"/>
        </w:rPr>
        <w:t xml:space="preserve"> F</w:t>
      </w:r>
      <w:r w:rsidRPr="00BA5C67">
        <w:rPr>
          <w:b/>
          <w:sz w:val="28"/>
          <w:szCs w:val="28"/>
        </w:rPr>
        <w:t>ield Rental Fee</w:t>
      </w:r>
    </w:p>
    <w:p w:rsidR="00D95676" w:rsidRDefault="00D95676" w:rsidP="00D95676">
      <w:pPr>
        <w:tabs>
          <w:tab w:val="left" w:pos="1413"/>
        </w:tabs>
      </w:pPr>
    </w:p>
    <w:p w:rsidR="00D95676" w:rsidRDefault="00D95676" w:rsidP="00D95676">
      <w:pPr>
        <w:tabs>
          <w:tab w:val="left" w:pos="1413"/>
        </w:tabs>
      </w:pPr>
      <w:r>
        <w:t xml:space="preserve">The Committee reviewed the recommendation from the Recreation Committee regarding charging fees for tournaments on the ball fields and agrees with what is being proposed.  </w:t>
      </w:r>
    </w:p>
    <w:p w:rsidR="00D95676" w:rsidRDefault="00D95676" w:rsidP="00D95676">
      <w:pPr>
        <w:tabs>
          <w:tab w:val="left" w:pos="1413"/>
        </w:tabs>
      </w:pPr>
    </w:p>
    <w:p w:rsidR="003568C9" w:rsidRPr="003568C9" w:rsidRDefault="003568C9" w:rsidP="00D95676">
      <w:pPr>
        <w:tabs>
          <w:tab w:val="left" w:pos="1413"/>
        </w:tabs>
        <w:rPr>
          <w:b/>
          <w:sz w:val="26"/>
          <w:szCs w:val="26"/>
        </w:rPr>
      </w:pPr>
      <w:r w:rsidRPr="003568C9">
        <w:rPr>
          <w:b/>
          <w:sz w:val="26"/>
          <w:szCs w:val="26"/>
        </w:rPr>
        <w:t>Motion #14-074</w:t>
      </w:r>
    </w:p>
    <w:p w:rsidR="003568C9" w:rsidRPr="003568C9" w:rsidRDefault="003568C9" w:rsidP="00D95676">
      <w:pPr>
        <w:tabs>
          <w:tab w:val="left" w:pos="1413"/>
        </w:tabs>
        <w:rPr>
          <w:b/>
          <w:sz w:val="26"/>
          <w:szCs w:val="26"/>
        </w:rPr>
      </w:pPr>
      <w:r w:rsidRPr="003568C9">
        <w:rPr>
          <w:b/>
          <w:sz w:val="26"/>
          <w:szCs w:val="26"/>
        </w:rPr>
        <w:t>Ball Field Rental Fee</w:t>
      </w:r>
    </w:p>
    <w:p w:rsidR="003568C9" w:rsidRDefault="003568C9" w:rsidP="00D95676">
      <w:pPr>
        <w:tabs>
          <w:tab w:val="left" w:pos="1413"/>
        </w:tabs>
      </w:pPr>
    </w:p>
    <w:p w:rsidR="00D95676" w:rsidRDefault="003568C9" w:rsidP="00D95676">
      <w:pPr>
        <w:tabs>
          <w:tab w:val="left" w:pos="1413"/>
        </w:tabs>
      </w:pPr>
      <w:r>
        <w:t xml:space="preserve">Moved by Deputy Mayor Abbott and seconded by </w:t>
      </w:r>
      <w:proofErr w:type="spellStart"/>
      <w:r>
        <w:t>Councillor</w:t>
      </w:r>
      <w:proofErr w:type="spellEnd"/>
      <w:r>
        <w:t xml:space="preserve"> Anstey</w:t>
      </w:r>
      <w:r w:rsidR="00D95676">
        <w:t xml:space="preserve"> the Town charge a fee of $50 per field per day for adult tournaments and $25 per field per day for youth tournaments effective the 2014 season.</w:t>
      </w:r>
    </w:p>
    <w:p w:rsidR="003568C9" w:rsidRDefault="003568C9" w:rsidP="00D95676">
      <w:pPr>
        <w:tabs>
          <w:tab w:val="left" w:pos="1413"/>
        </w:tabs>
      </w:pPr>
    </w:p>
    <w:p w:rsidR="003568C9" w:rsidRDefault="003568C9" w:rsidP="00D95676">
      <w:pPr>
        <w:tabs>
          <w:tab w:val="left" w:pos="1413"/>
        </w:tabs>
      </w:pPr>
      <w:r>
        <w:tab/>
      </w:r>
      <w:r>
        <w:tab/>
        <w:t xml:space="preserve">In </w:t>
      </w:r>
      <w:proofErr w:type="spellStart"/>
      <w:r>
        <w:t>Favour</w:t>
      </w:r>
      <w:proofErr w:type="spellEnd"/>
      <w:r>
        <w:t>:</w:t>
      </w:r>
      <w:r>
        <w:tab/>
        <w:t>7</w:t>
      </w:r>
      <w:r>
        <w:tab/>
        <w:t>Opposing:</w:t>
      </w:r>
      <w:r>
        <w:tab/>
        <w:t>0</w:t>
      </w:r>
    </w:p>
    <w:p w:rsidR="003568C9" w:rsidRDefault="003568C9" w:rsidP="00D95676">
      <w:pPr>
        <w:tabs>
          <w:tab w:val="left" w:pos="1413"/>
        </w:tabs>
      </w:pPr>
    </w:p>
    <w:p w:rsidR="003568C9" w:rsidRDefault="003568C9" w:rsidP="00D95676">
      <w:pPr>
        <w:tabs>
          <w:tab w:val="left" w:pos="1413"/>
        </w:tabs>
      </w:pPr>
      <w:r w:rsidRPr="003568C9">
        <w:rPr>
          <w:b/>
        </w:rPr>
        <w:t>Decision:</w:t>
      </w:r>
      <w:r>
        <w:tab/>
        <w:t>Motion carried.</w:t>
      </w:r>
    </w:p>
    <w:p w:rsidR="00337BED" w:rsidRDefault="00337BED" w:rsidP="00D95676">
      <w:pPr>
        <w:tabs>
          <w:tab w:val="left" w:pos="1413"/>
        </w:tabs>
      </w:pPr>
    </w:p>
    <w:p w:rsidR="00337BED" w:rsidRPr="004B0778" w:rsidRDefault="00337BED" w:rsidP="00D95676">
      <w:pPr>
        <w:tabs>
          <w:tab w:val="left" w:pos="1413"/>
        </w:tabs>
      </w:pPr>
      <w:r w:rsidRPr="004B0778">
        <w:t>In addition, the Town can charge $25 per hour for any supplemental charges.</w:t>
      </w:r>
    </w:p>
    <w:p w:rsidR="003568C9" w:rsidRDefault="003568C9" w:rsidP="00D95676">
      <w:pPr>
        <w:tabs>
          <w:tab w:val="left" w:pos="1413"/>
        </w:tabs>
      </w:pPr>
    </w:p>
    <w:p w:rsidR="00D95676" w:rsidRPr="005E7845" w:rsidRDefault="00D95676" w:rsidP="00D95676">
      <w:pPr>
        <w:tabs>
          <w:tab w:val="left" w:pos="1413"/>
        </w:tabs>
        <w:rPr>
          <w:b/>
          <w:sz w:val="28"/>
          <w:szCs w:val="28"/>
        </w:rPr>
      </w:pPr>
      <w:r w:rsidRPr="005E7845">
        <w:rPr>
          <w:b/>
          <w:sz w:val="28"/>
          <w:szCs w:val="28"/>
        </w:rPr>
        <w:t xml:space="preserve">Purchase of New Ice </w:t>
      </w:r>
      <w:proofErr w:type="spellStart"/>
      <w:r w:rsidRPr="005E7845">
        <w:rPr>
          <w:b/>
          <w:sz w:val="28"/>
          <w:szCs w:val="28"/>
        </w:rPr>
        <w:t>Resurfacer</w:t>
      </w:r>
      <w:proofErr w:type="spellEnd"/>
    </w:p>
    <w:p w:rsidR="00D95676" w:rsidRDefault="00D95676" w:rsidP="00D95676">
      <w:pPr>
        <w:tabs>
          <w:tab w:val="left" w:pos="1413"/>
        </w:tabs>
      </w:pPr>
    </w:p>
    <w:p w:rsidR="00D95676" w:rsidRDefault="00D95676" w:rsidP="00D95676">
      <w:pPr>
        <w:tabs>
          <w:tab w:val="left" w:pos="1413"/>
        </w:tabs>
      </w:pPr>
      <w:r>
        <w:t xml:space="preserve">The Ice </w:t>
      </w:r>
      <w:proofErr w:type="spellStart"/>
      <w:r>
        <w:t>Resurfacer</w:t>
      </w:r>
      <w:proofErr w:type="spellEnd"/>
      <w:r>
        <w:t xml:space="preserve"> is 17 years old and Recreation is requesting preapproval to go to tender for a new one.  A tender will be called this year and delivery would be in January 2015.</w:t>
      </w:r>
    </w:p>
    <w:p w:rsidR="00D95676" w:rsidRDefault="00D95676" w:rsidP="00D95676">
      <w:pPr>
        <w:tabs>
          <w:tab w:val="left" w:pos="1413"/>
        </w:tabs>
      </w:pPr>
    </w:p>
    <w:p w:rsidR="00B46C38" w:rsidRDefault="00B46C38" w:rsidP="00D95676">
      <w:pPr>
        <w:tabs>
          <w:tab w:val="left" w:pos="1413"/>
        </w:tabs>
      </w:pPr>
    </w:p>
    <w:p w:rsidR="00B46C38" w:rsidRPr="00B46C38" w:rsidRDefault="00B46C38" w:rsidP="00D95676">
      <w:pPr>
        <w:tabs>
          <w:tab w:val="left" w:pos="1413"/>
        </w:tabs>
        <w:rPr>
          <w:b/>
          <w:sz w:val="26"/>
          <w:szCs w:val="26"/>
        </w:rPr>
      </w:pPr>
      <w:r w:rsidRPr="00B46C38">
        <w:rPr>
          <w:b/>
          <w:sz w:val="26"/>
          <w:szCs w:val="26"/>
        </w:rPr>
        <w:lastRenderedPageBreak/>
        <w:t>Motion #14-075</w:t>
      </w:r>
    </w:p>
    <w:p w:rsidR="00B46C38" w:rsidRPr="00B46C38" w:rsidRDefault="00B46C38" w:rsidP="00D95676">
      <w:pPr>
        <w:tabs>
          <w:tab w:val="left" w:pos="1413"/>
        </w:tabs>
        <w:rPr>
          <w:b/>
          <w:sz w:val="26"/>
          <w:szCs w:val="26"/>
        </w:rPr>
      </w:pPr>
      <w:r w:rsidRPr="00B46C38">
        <w:rPr>
          <w:b/>
          <w:sz w:val="26"/>
          <w:szCs w:val="26"/>
        </w:rPr>
        <w:t xml:space="preserve">Purchase of New </w:t>
      </w:r>
      <w:r w:rsidR="001C42D1">
        <w:rPr>
          <w:b/>
          <w:sz w:val="26"/>
          <w:szCs w:val="26"/>
        </w:rPr>
        <w:t xml:space="preserve">Ice </w:t>
      </w:r>
      <w:r w:rsidRPr="00B46C38">
        <w:rPr>
          <w:b/>
          <w:sz w:val="26"/>
          <w:szCs w:val="26"/>
        </w:rPr>
        <w:t>Resurfacer</w:t>
      </w:r>
    </w:p>
    <w:p w:rsidR="00B46C38" w:rsidRPr="00B46C38" w:rsidRDefault="00B46C38" w:rsidP="00D95676">
      <w:pPr>
        <w:tabs>
          <w:tab w:val="left" w:pos="1413"/>
        </w:tabs>
        <w:rPr>
          <w:b/>
          <w:sz w:val="26"/>
          <w:szCs w:val="26"/>
        </w:rPr>
      </w:pPr>
    </w:p>
    <w:p w:rsidR="00D95676" w:rsidRDefault="00B46C38" w:rsidP="00D95676">
      <w:pPr>
        <w:tabs>
          <w:tab w:val="left" w:pos="1413"/>
        </w:tabs>
      </w:pPr>
      <w:r>
        <w:t xml:space="preserve">Moved by Deputy Mayor Abbott and seconded by </w:t>
      </w:r>
      <w:proofErr w:type="spellStart"/>
      <w:r>
        <w:t>Councillor</w:t>
      </w:r>
      <w:proofErr w:type="spellEnd"/>
      <w:r>
        <w:t xml:space="preserve"> Anstey</w:t>
      </w:r>
      <w:r w:rsidR="00D95676">
        <w:t xml:space="preserve"> that the Recreation Department be authorized to go to tender for a new Ice </w:t>
      </w:r>
      <w:proofErr w:type="spellStart"/>
      <w:r w:rsidR="00D95676">
        <w:t>Resurfacer</w:t>
      </w:r>
      <w:proofErr w:type="spellEnd"/>
      <w:r w:rsidR="00D95676">
        <w:t xml:space="preserve"> to be delivered in 2015.</w:t>
      </w:r>
    </w:p>
    <w:p w:rsidR="00B46C38" w:rsidRDefault="00B46C38" w:rsidP="00D95676">
      <w:pPr>
        <w:tabs>
          <w:tab w:val="left" w:pos="1413"/>
        </w:tabs>
      </w:pPr>
    </w:p>
    <w:p w:rsidR="00B46C38" w:rsidRDefault="00B46C38" w:rsidP="00D95676">
      <w:pPr>
        <w:tabs>
          <w:tab w:val="left" w:pos="1413"/>
        </w:tabs>
      </w:pPr>
      <w:r>
        <w:tab/>
      </w:r>
      <w:r>
        <w:tab/>
        <w:t xml:space="preserve">In </w:t>
      </w:r>
      <w:proofErr w:type="spellStart"/>
      <w:r>
        <w:t>Favour</w:t>
      </w:r>
      <w:proofErr w:type="spellEnd"/>
      <w:r>
        <w:t>:</w:t>
      </w:r>
      <w:r>
        <w:tab/>
        <w:t>7</w:t>
      </w:r>
      <w:r>
        <w:tab/>
        <w:t>Opposing:</w:t>
      </w:r>
      <w:r>
        <w:tab/>
        <w:t>0</w:t>
      </w:r>
    </w:p>
    <w:p w:rsidR="00B46C38" w:rsidRDefault="00B46C38" w:rsidP="00D95676">
      <w:pPr>
        <w:tabs>
          <w:tab w:val="left" w:pos="1413"/>
        </w:tabs>
      </w:pPr>
    </w:p>
    <w:p w:rsidR="00B46C38" w:rsidRDefault="00B46C38" w:rsidP="00D95676">
      <w:pPr>
        <w:tabs>
          <w:tab w:val="left" w:pos="1413"/>
        </w:tabs>
      </w:pPr>
      <w:r w:rsidRPr="00B46C38">
        <w:rPr>
          <w:b/>
        </w:rPr>
        <w:t>Decision:</w:t>
      </w:r>
      <w:r w:rsidRPr="00B46C38">
        <w:rPr>
          <w:b/>
        </w:rPr>
        <w:tab/>
      </w:r>
      <w:r>
        <w:t>Motion carried.</w:t>
      </w:r>
    </w:p>
    <w:p w:rsidR="00D95676" w:rsidRDefault="00D95676" w:rsidP="00D95676">
      <w:pPr>
        <w:tabs>
          <w:tab w:val="left" w:pos="1413"/>
        </w:tabs>
      </w:pPr>
    </w:p>
    <w:p w:rsidR="00D95676" w:rsidRDefault="00D95676" w:rsidP="00D95676">
      <w:pPr>
        <w:tabs>
          <w:tab w:val="left" w:pos="1413"/>
        </w:tabs>
      </w:pPr>
      <w:r>
        <w:t xml:space="preserve">The CAO joined the </w:t>
      </w:r>
      <w:r w:rsidR="00B46C38">
        <w:t xml:space="preserve">Committee </w:t>
      </w:r>
      <w:r>
        <w:t>meeting.</w:t>
      </w:r>
    </w:p>
    <w:p w:rsidR="00D95676" w:rsidRDefault="00D95676" w:rsidP="00D95676">
      <w:pPr>
        <w:tabs>
          <w:tab w:val="left" w:pos="1413"/>
        </w:tabs>
      </w:pPr>
    </w:p>
    <w:p w:rsidR="00D95676" w:rsidRPr="00FD2CBD" w:rsidRDefault="00D95676" w:rsidP="00D95676">
      <w:pPr>
        <w:tabs>
          <w:tab w:val="left" w:pos="1413"/>
        </w:tabs>
        <w:rPr>
          <w:b/>
          <w:sz w:val="28"/>
          <w:szCs w:val="28"/>
        </w:rPr>
      </w:pPr>
      <w:proofErr w:type="spellStart"/>
      <w:r w:rsidRPr="00FD2CBD">
        <w:rPr>
          <w:b/>
          <w:sz w:val="28"/>
          <w:szCs w:val="28"/>
        </w:rPr>
        <w:t>Grandy</w:t>
      </w:r>
      <w:proofErr w:type="spellEnd"/>
      <w:r w:rsidRPr="00FD2CBD">
        <w:rPr>
          <w:b/>
          <w:sz w:val="28"/>
          <w:szCs w:val="28"/>
        </w:rPr>
        <w:t xml:space="preserve"> Avenue </w:t>
      </w:r>
      <w:r>
        <w:rPr>
          <w:b/>
          <w:sz w:val="28"/>
          <w:szCs w:val="28"/>
        </w:rPr>
        <w:t xml:space="preserve">Sidewalk Replacement </w:t>
      </w:r>
      <w:r w:rsidRPr="00FD2CBD">
        <w:rPr>
          <w:b/>
          <w:sz w:val="28"/>
          <w:szCs w:val="28"/>
        </w:rPr>
        <w:t>Tender</w:t>
      </w:r>
    </w:p>
    <w:p w:rsidR="00D95676" w:rsidRDefault="00D95676" w:rsidP="00D95676">
      <w:pPr>
        <w:tabs>
          <w:tab w:val="left" w:pos="1413"/>
        </w:tabs>
      </w:pPr>
    </w:p>
    <w:p w:rsidR="00D95676" w:rsidRDefault="00D95676" w:rsidP="00D95676">
      <w:pPr>
        <w:tabs>
          <w:tab w:val="left" w:pos="1413"/>
        </w:tabs>
        <w:autoSpaceDE w:val="0"/>
        <w:autoSpaceDN w:val="0"/>
        <w:adjustRightInd w:val="0"/>
        <w:rPr>
          <w:rFonts w:eastAsia="Times New Roman" w:cs="Calibri"/>
          <w:color w:val="000000"/>
        </w:rPr>
      </w:pPr>
      <w:r>
        <w:rPr>
          <w:rFonts w:eastAsia="Times New Roman" w:cs="Calibri"/>
          <w:color w:val="000000"/>
        </w:rPr>
        <w:t xml:space="preserve">The Finance Committee reviewed the Tender for </w:t>
      </w:r>
      <w:proofErr w:type="spellStart"/>
      <w:r>
        <w:rPr>
          <w:rFonts w:eastAsia="Times New Roman" w:cs="Calibri"/>
          <w:color w:val="000000"/>
        </w:rPr>
        <w:t>Grandy</w:t>
      </w:r>
      <w:proofErr w:type="spellEnd"/>
      <w:r>
        <w:rPr>
          <w:rFonts w:eastAsia="Times New Roman" w:cs="Calibri"/>
          <w:color w:val="000000"/>
        </w:rPr>
        <w:t xml:space="preserve"> Avenue Sidewalk Replacement for which two bids were received.   </w:t>
      </w:r>
    </w:p>
    <w:p w:rsidR="00D8765B" w:rsidRDefault="00D8765B" w:rsidP="00D95676">
      <w:pPr>
        <w:tabs>
          <w:tab w:val="left" w:pos="1413"/>
        </w:tabs>
        <w:autoSpaceDE w:val="0"/>
        <w:autoSpaceDN w:val="0"/>
        <w:adjustRightInd w:val="0"/>
        <w:rPr>
          <w:rFonts w:eastAsia="Times New Roman" w:cs="Calibri"/>
          <w:color w:val="000000"/>
        </w:rPr>
      </w:pPr>
    </w:p>
    <w:p w:rsidR="00D8765B" w:rsidRPr="00D8765B" w:rsidRDefault="00D8765B" w:rsidP="00D95676">
      <w:pPr>
        <w:tabs>
          <w:tab w:val="left" w:pos="1413"/>
        </w:tabs>
        <w:autoSpaceDE w:val="0"/>
        <w:autoSpaceDN w:val="0"/>
        <w:adjustRightInd w:val="0"/>
        <w:rPr>
          <w:rFonts w:eastAsia="Times New Roman" w:cs="Calibri"/>
          <w:b/>
          <w:color w:val="000000"/>
          <w:sz w:val="26"/>
          <w:szCs w:val="26"/>
        </w:rPr>
      </w:pPr>
      <w:r w:rsidRPr="00D8765B">
        <w:rPr>
          <w:rFonts w:eastAsia="Times New Roman" w:cs="Calibri"/>
          <w:b/>
          <w:color w:val="000000"/>
          <w:sz w:val="26"/>
          <w:szCs w:val="26"/>
        </w:rPr>
        <w:t>Motion #14-076</w:t>
      </w:r>
    </w:p>
    <w:p w:rsidR="00D8765B" w:rsidRPr="00D8765B" w:rsidRDefault="00D8765B" w:rsidP="00D95676">
      <w:pPr>
        <w:tabs>
          <w:tab w:val="left" w:pos="1413"/>
        </w:tabs>
        <w:autoSpaceDE w:val="0"/>
        <w:autoSpaceDN w:val="0"/>
        <w:adjustRightInd w:val="0"/>
        <w:rPr>
          <w:rFonts w:eastAsia="Times New Roman" w:cs="Calibri"/>
          <w:b/>
          <w:color w:val="000000"/>
          <w:sz w:val="26"/>
          <w:szCs w:val="26"/>
        </w:rPr>
      </w:pPr>
      <w:proofErr w:type="spellStart"/>
      <w:r w:rsidRPr="00D8765B">
        <w:rPr>
          <w:rFonts w:eastAsia="Times New Roman" w:cs="Calibri"/>
          <w:b/>
          <w:color w:val="000000"/>
          <w:sz w:val="26"/>
          <w:szCs w:val="26"/>
        </w:rPr>
        <w:t>Grandy</w:t>
      </w:r>
      <w:proofErr w:type="spellEnd"/>
      <w:r w:rsidRPr="00D8765B">
        <w:rPr>
          <w:rFonts w:eastAsia="Times New Roman" w:cs="Calibri"/>
          <w:b/>
          <w:color w:val="000000"/>
          <w:sz w:val="26"/>
          <w:szCs w:val="26"/>
        </w:rPr>
        <w:t xml:space="preserve"> Avenue Sidewalk Replacement Tender</w:t>
      </w:r>
    </w:p>
    <w:p w:rsidR="00D95676" w:rsidRDefault="00D95676" w:rsidP="00D95676">
      <w:pPr>
        <w:tabs>
          <w:tab w:val="left" w:pos="1413"/>
        </w:tabs>
        <w:autoSpaceDE w:val="0"/>
        <w:autoSpaceDN w:val="0"/>
        <w:adjustRightInd w:val="0"/>
        <w:jc w:val="left"/>
        <w:rPr>
          <w:rFonts w:eastAsia="Times New Roman"/>
          <w:color w:val="000000"/>
          <w:szCs w:val="16"/>
        </w:rPr>
      </w:pPr>
      <w:r>
        <w:rPr>
          <w:rFonts w:eastAsia="Times New Roman"/>
          <w:color w:val="000000"/>
          <w:szCs w:val="16"/>
        </w:rPr>
        <w:t xml:space="preserve"> </w:t>
      </w:r>
    </w:p>
    <w:p w:rsidR="00D95676" w:rsidRDefault="00D8765B" w:rsidP="00D95676">
      <w:pPr>
        <w:tabs>
          <w:tab w:val="left" w:pos="1413"/>
        </w:tabs>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Dove</w:t>
      </w:r>
      <w:r w:rsidR="00D95676">
        <w:rPr>
          <w:rFonts w:eastAsia="Times New Roman"/>
          <w:color w:val="000000"/>
          <w:szCs w:val="16"/>
        </w:rPr>
        <w:t xml:space="preserve"> that the Tender for </w:t>
      </w:r>
      <w:proofErr w:type="spellStart"/>
      <w:r w:rsidR="00D95676">
        <w:rPr>
          <w:rFonts w:eastAsia="Times New Roman"/>
          <w:color w:val="000000"/>
          <w:szCs w:val="16"/>
        </w:rPr>
        <w:t>Grandy</w:t>
      </w:r>
      <w:proofErr w:type="spellEnd"/>
      <w:r w:rsidR="00D95676">
        <w:rPr>
          <w:rFonts w:eastAsia="Times New Roman"/>
          <w:color w:val="000000"/>
          <w:szCs w:val="16"/>
        </w:rPr>
        <w:t xml:space="preserve"> Avenue Sidewalk Replacement be awarded to B&amp;M Paving (1983) Ltd. at a price of $427,558.10 HST Inclusive. </w:t>
      </w:r>
    </w:p>
    <w:p w:rsidR="00D8765B" w:rsidRDefault="00D8765B" w:rsidP="00D95676">
      <w:pPr>
        <w:tabs>
          <w:tab w:val="left" w:pos="1413"/>
        </w:tabs>
        <w:autoSpaceDE w:val="0"/>
        <w:autoSpaceDN w:val="0"/>
        <w:adjustRightInd w:val="0"/>
        <w:rPr>
          <w:rFonts w:eastAsia="Times New Roman"/>
          <w:color w:val="000000"/>
          <w:szCs w:val="16"/>
        </w:rPr>
      </w:pPr>
    </w:p>
    <w:p w:rsidR="00D8765B" w:rsidRDefault="00D8765B" w:rsidP="00D95676">
      <w:pPr>
        <w:tabs>
          <w:tab w:val="left" w:pos="1413"/>
        </w:tabs>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D8765B" w:rsidRDefault="00D8765B" w:rsidP="00D95676">
      <w:pPr>
        <w:tabs>
          <w:tab w:val="left" w:pos="1413"/>
        </w:tabs>
        <w:autoSpaceDE w:val="0"/>
        <w:autoSpaceDN w:val="0"/>
        <w:adjustRightInd w:val="0"/>
        <w:rPr>
          <w:rFonts w:eastAsia="Times New Roman"/>
          <w:color w:val="000000"/>
          <w:szCs w:val="16"/>
        </w:rPr>
      </w:pPr>
    </w:p>
    <w:p w:rsidR="00D8765B" w:rsidRDefault="00D8765B" w:rsidP="00D95676">
      <w:pPr>
        <w:tabs>
          <w:tab w:val="left" w:pos="1413"/>
        </w:tabs>
        <w:autoSpaceDE w:val="0"/>
        <w:autoSpaceDN w:val="0"/>
        <w:adjustRightInd w:val="0"/>
        <w:rPr>
          <w:rFonts w:eastAsia="Times New Roman"/>
          <w:color w:val="000000"/>
          <w:szCs w:val="16"/>
        </w:rPr>
      </w:pPr>
      <w:r w:rsidRPr="00D8765B">
        <w:rPr>
          <w:rFonts w:eastAsia="Times New Roman"/>
          <w:b/>
          <w:color w:val="000000"/>
          <w:szCs w:val="16"/>
        </w:rPr>
        <w:t>Decision:</w:t>
      </w:r>
      <w:r>
        <w:rPr>
          <w:rFonts w:eastAsia="Times New Roman"/>
          <w:color w:val="000000"/>
          <w:szCs w:val="16"/>
        </w:rPr>
        <w:tab/>
        <w:t>Motion carried.</w:t>
      </w:r>
    </w:p>
    <w:p w:rsidR="00D95676" w:rsidRDefault="00D95676" w:rsidP="00D95676">
      <w:pPr>
        <w:tabs>
          <w:tab w:val="left" w:pos="1413"/>
        </w:tabs>
        <w:autoSpaceDE w:val="0"/>
        <w:autoSpaceDN w:val="0"/>
        <w:adjustRightInd w:val="0"/>
        <w:rPr>
          <w:rFonts w:eastAsia="Times New Roman"/>
          <w:color w:val="000000"/>
          <w:szCs w:val="16"/>
        </w:rPr>
      </w:pPr>
    </w:p>
    <w:p w:rsidR="00D95676" w:rsidRDefault="00D95676" w:rsidP="00D95676">
      <w:pPr>
        <w:tabs>
          <w:tab w:val="left" w:pos="1413"/>
        </w:tabs>
        <w:autoSpaceDE w:val="0"/>
        <w:autoSpaceDN w:val="0"/>
        <w:adjustRightInd w:val="0"/>
        <w:rPr>
          <w:rFonts w:eastAsia="Times New Roman"/>
          <w:color w:val="000000"/>
          <w:szCs w:val="16"/>
        </w:rPr>
      </w:pPr>
      <w:r>
        <w:rPr>
          <w:rFonts w:eastAsia="Times New Roman"/>
          <w:color w:val="000000"/>
          <w:szCs w:val="16"/>
        </w:rPr>
        <w:t>This is a cost shared capital project with the Province paying 70% and the Town 30% and is $74,600 under budget.</w:t>
      </w:r>
    </w:p>
    <w:p w:rsidR="00D95676" w:rsidRDefault="00D95676" w:rsidP="00D95676">
      <w:pPr>
        <w:tabs>
          <w:tab w:val="left" w:pos="1413"/>
        </w:tabs>
        <w:autoSpaceDE w:val="0"/>
        <w:autoSpaceDN w:val="0"/>
        <w:adjustRightInd w:val="0"/>
        <w:rPr>
          <w:rFonts w:eastAsia="Times New Roman"/>
          <w:color w:val="000000"/>
          <w:szCs w:val="16"/>
        </w:rPr>
      </w:pPr>
    </w:p>
    <w:p w:rsidR="00D95676" w:rsidRPr="00447510" w:rsidRDefault="00D95676" w:rsidP="00D95676">
      <w:pPr>
        <w:tabs>
          <w:tab w:val="left" w:pos="1413"/>
        </w:tabs>
        <w:autoSpaceDE w:val="0"/>
        <w:autoSpaceDN w:val="0"/>
        <w:adjustRightInd w:val="0"/>
        <w:rPr>
          <w:rFonts w:eastAsia="Times New Roman"/>
          <w:b/>
          <w:color w:val="000000"/>
          <w:sz w:val="28"/>
          <w:szCs w:val="28"/>
        </w:rPr>
      </w:pPr>
      <w:r w:rsidRPr="00447510">
        <w:rPr>
          <w:rFonts w:eastAsia="Times New Roman"/>
          <w:b/>
          <w:color w:val="000000"/>
          <w:sz w:val="28"/>
          <w:szCs w:val="28"/>
        </w:rPr>
        <w:t>Strategic Plan Steering Committee</w:t>
      </w:r>
    </w:p>
    <w:p w:rsidR="00D95676" w:rsidRDefault="00D95676" w:rsidP="00D95676">
      <w:pPr>
        <w:tabs>
          <w:tab w:val="left" w:pos="1413"/>
        </w:tabs>
        <w:autoSpaceDE w:val="0"/>
        <w:autoSpaceDN w:val="0"/>
        <w:adjustRightInd w:val="0"/>
        <w:rPr>
          <w:rFonts w:eastAsia="Times New Roman"/>
          <w:color w:val="000000"/>
          <w:szCs w:val="16"/>
        </w:rPr>
      </w:pPr>
    </w:p>
    <w:p w:rsidR="00D95676" w:rsidRDefault="00D95676" w:rsidP="00D95676">
      <w:pPr>
        <w:tabs>
          <w:tab w:val="left" w:pos="1413"/>
        </w:tabs>
        <w:autoSpaceDE w:val="0"/>
        <w:autoSpaceDN w:val="0"/>
        <w:adjustRightInd w:val="0"/>
        <w:rPr>
          <w:rFonts w:eastAsia="Times New Roman"/>
          <w:color w:val="000000"/>
          <w:szCs w:val="16"/>
        </w:rPr>
      </w:pPr>
      <w:r>
        <w:rPr>
          <w:rFonts w:eastAsia="Times New Roman"/>
          <w:color w:val="000000"/>
          <w:szCs w:val="16"/>
        </w:rPr>
        <w:t>The Committee discussed who would sit on the Strategic Plan Steering Committee.</w:t>
      </w:r>
    </w:p>
    <w:p w:rsidR="00D8765B" w:rsidRDefault="00D8765B" w:rsidP="00D95676">
      <w:pPr>
        <w:tabs>
          <w:tab w:val="left" w:pos="1413"/>
        </w:tabs>
        <w:autoSpaceDE w:val="0"/>
        <w:autoSpaceDN w:val="0"/>
        <w:adjustRightInd w:val="0"/>
        <w:rPr>
          <w:rFonts w:eastAsia="Times New Roman"/>
          <w:color w:val="000000"/>
          <w:szCs w:val="16"/>
        </w:rPr>
      </w:pPr>
    </w:p>
    <w:p w:rsidR="00D8765B" w:rsidRPr="00D8765B" w:rsidRDefault="00D8765B" w:rsidP="00D95676">
      <w:pPr>
        <w:tabs>
          <w:tab w:val="left" w:pos="1413"/>
        </w:tabs>
        <w:autoSpaceDE w:val="0"/>
        <w:autoSpaceDN w:val="0"/>
        <w:adjustRightInd w:val="0"/>
        <w:rPr>
          <w:rFonts w:eastAsia="Times New Roman"/>
          <w:b/>
          <w:color w:val="000000"/>
          <w:sz w:val="26"/>
          <w:szCs w:val="26"/>
        </w:rPr>
      </w:pPr>
      <w:r w:rsidRPr="00D8765B">
        <w:rPr>
          <w:rFonts w:eastAsia="Times New Roman"/>
          <w:b/>
          <w:color w:val="000000"/>
          <w:sz w:val="26"/>
          <w:szCs w:val="26"/>
        </w:rPr>
        <w:t>Motion #14-077</w:t>
      </w:r>
    </w:p>
    <w:p w:rsidR="00D8765B" w:rsidRPr="00D8765B" w:rsidRDefault="00D8765B" w:rsidP="00D95676">
      <w:pPr>
        <w:tabs>
          <w:tab w:val="left" w:pos="1413"/>
        </w:tabs>
        <w:autoSpaceDE w:val="0"/>
        <w:autoSpaceDN w:val="0"/>
        <w:adjustRightInd w:val="0"/>
        <w:rPr>
          <w:rFonts w:eastAsia="Times New Roman"/>
          <w:b/>
          <w:color w:val="000000"/>
          <w:sz w:val="26"/>
          <w:szCs w:val="26"/>
        </w:rPr>
      </w:pPr>
      <w:r w:rsidRPr="00D8765B">
        <w:rPr>
          <w:rFonts w:eastAsia="Times New Roman"/>
          <w:b/>
          <w:color w:val="000000"/>
          <w:sz w:val="26"/>
          <w:szCs w:val="26"/>
        </w:rPr>
        <w:t>Strategic Plan Steering Committee</w:t>
      </w:r>
    </w:p>
    <w:p w:rsidR="00D95676" w:rsidRDefault="00D95676" w:rsidP="00D95676">
      <w:pPr>
        <w:tabs>
          <w:tab w:val="left" w:pos="1413"/>
        </w:tabs>
        <w:autoSpaceDE w:val="0"/>
        <w:autoSpaceDN w:val="0"/>
        <w:adjustRightInd w:val="0"/>
        <w:rPr>
          <w:rFonts w:eastAsia="Times New Roman"/>
          <w:color w:val="000000"/>
          <w:szCs w:val="16"/>
        </w:rPr>
      </w:pPr>
    </w:p>
    <w:p w:rsidR="00D95676" w:rsidRDefault="00D8765B" w:rsidP="00D95676">
      <w:pPr>
        <w:tabs>
          <w:tab w:val="left" w:pos="1413"/>
        </w:tabs>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D95676">
        <w:rPr>
          <w:rFonts w:eastAsia="Times New Roman"/>
          <w:color w:val="000000"/>
          <w:szCs w:val="16"/>
        </w:rPr>
        <w:t xml:space="preserve"> that the Strategic Plan Steering Committee be comprised of Deputy Mayor Abbott, </w:t>
      </w:r>
      <w:proofErr w:type="spellStart"/>
      <w:r w:rsidR="00D95676">
        <w:rPr>
          <w:rFonts w:eastAsia="Times New Roman"/>
          <w:color w:val="000000"/>
          <w:szCs w:val="16"/>
        </w:rPr>
        <w:t>Councillor</w:t>
      </w:r>
      <w:proofErr w:type="spellEnd"/>
      <w:r w:rsidR="00D95676">
        <w:rPr>
          <w:rFonts w:eastAsia="Times New Roman"/>
          <w:color w:val="000000"/>
          <w:szCs w:val="16"/>
        </w:rPr>
        <w:t xml:space="preserve"> Lorenzen, </w:t>
      </w:r>
      <w:proofErr w:type="spellStart"/>
      <w:r w:rsidR="00D95676">
        <w:rPr>
          <w:rFonts w:eastAsia="Times New Roman"/>
          <w:color w:val="000000"/>
          <w:szCs w:val="16"/>
        </w:rPr>
        <w:t>Councillor</w:t>
      </w:r>
      <w:proofErr w:type="spellEnd"/>
      <w:r w:rsidR="00D95676">
        <w:rPr>
          <w:rFonts w:eastAsia="Times New Roman"/>
          <w:color w:val="000000"/>
          <w:szCs w:val="16"/>
        </w:rPr>
        <w:t xml:space="preserve"> </w:t>
      </w:r>
      <w:proofErr w:type="spellStart"/>
      <w:r w:rsidR="00D95676">
        <w:rPr>
          <w:rFonts w:eastAsia="Times New Roman"/>
          <w:color w:val="000000"/>
          <w:szCs w:val="16"/>
        </w:rPr>
        <w:t>McBreairty</w:t>
      </w:r>
      <w:proofErr w:type="spellEnd"/>
      <w:r w:rsidR="00D95676">
        <w:rPr>
          <w:rFonts w:eastAsia="Times New Roman"/>
          <w:color w:val="000000"/>
          <w:szCs w:val="16"/>
        </w:rPr>
        <w:t>, Derm Chafe CAO and James Blackwood Director of Municipal Works &amp; Services.</w:t>
      </w:r>
    </w:p>
    <w:p w:rsidR="00D8765B" w:rsidRDefault="00D8765B" w:rsidP="00D95676">
      <w:pPr>
        <w:tabs>
          <w:tab w:val="left" w:pos="1413"/>
        </w:tabs>
        <w:autoSpaceDE w:val="0"/>
        <w:autoSpaceDN w:val="0"/>
        <w:adjustRightInd w:val="0"/>
        <w:rPr>
          <w:rFonts w:eastAsia="Times New Roman"/>
          <w:color w:val="000000"/>
          <w:szCs w:val="16"/>
        </w:rPr>
      </w:pPr>
    </w:p>
    <w:p w:rsidR="00D8765B" w:rsidRDefault="00D8765B" w:rsidP="00D95676">
      <w:pPr>
        <w:tabs>
          <w:tab w:val="left" w:pos="1413"/>
        </w:tabs>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D8765B" w:rsidRDefault="00D8765B" w:rsidP="00D95676">
      <w:pPr>
        <w:tabs>
          <w:tab w:val="left" w:pos="1413"/>
        </w:tabs>
        <w:autoSpaceDE w:val="0"/>
        <w:autoSpaceDN w:val="0"/>
        <w:adjustRightInd w:val="0"/>
        <w:rPr>
          <w:rFonts w:eastAsia="Times New Roman"/>
          <w:color w:val="000000"/>
          <w:szCs w:val="16"/>
        </w:rPr>
      </w:pPr>
      <w:r w:rsidRPr="00D8765B">
        <w:rPr>
          <w:rFonts w:eastAsia="Times New Roman"/>
          <w:b/>
          <w:color w:val="000000"/>
          <w:szCs w:val="16"/>
        </w:rPr>
        <w:lastRenderedPageBreak/>
        <w:t>Decision:</w:t>
      </w:r>
      <w:r>
        <w:rPr>
          <w:rFonts w:eastAsia="Times New Roman"/>
          <w:color w:val="000000"/>
          <w:szCs w:val="16"/>
        </w:rPr>
        <w:tab/>
        <w:t>Motion carried.</w:t>
      </w:r>
    </w:p>
    <w:p w:rsidR="00D95676" w:rsidRDefault="00D95676" w:rsidP="00D95676">
      <w:pPr>
        <w:tabs>
          <w:tab w:val="left" w:pos="1413"/>
        </w:tabs>
        <w:autoSpaceDE w:val="0"/>
        <w:autoSpaceDN w:val="0"/>
        <w:adjustRightInd w:val="0"/>
        <w:rPr>
          <w:rFonts w:eastAsia="Times New Roman"/>
          <w:color w:val="000000"/>
          <w:szCs w:val="16"/>
        </w:rPr>
      </w:pPr>
    </w:p>
    <w:p w:rsidR="00D95676" w:rsidRPr="00196CB6" w:rsidRDefault="00D95676" w:rsidP="00D95676">
      <w:pPr>
        <w:tabs>
          <w:tab w:val="left" w:pos="1413"/>
        </w:tabs>
        <w:autoSpaceDE w:val="0"/>
        <w:autoSpaceDN w:val="0"/>
        <w:adjustRightInd w:val="0"/>
        <w:rPr>
          <w:rFonts w:eastAsia="Times New Roman"/>
          <w:b/>
          <w:color w:val="000000"/>
          <w:sz w:val="28"/>
          <w:szCs w:val="28"/>
        </w:rPr>
      </w:pPr>
      <w:r w:rsidRPr="00196CB6">
        <w:rPr>
          <w:rFonts w:eastAsia="Times New Roman"/>
          <w:b/>
          <w:color w:val="000000"/>
          <w:sz w:val="28"/>
          <w:szCs w:val="28"/>
        </w:rPr>
        <w:t>SPCA Building</w:t>
      </w:r>
    </w:p>
    <w:p w:rsidR="00D95676" w:rsidRDefault="00D95676" w:rsidP="00D95676">
      <w:pPr>
        <w:tabs>
          <w:tab w:val="left" w:pos="1413"/>
        </w:tabs>
        <w:autoSpaceDE w:val="0"/>
        <w:autoSpaceDN w:val="0"/>
        <w:adjustRightInd w:val="0"/>
        <w:rPr>
          <w:rFonts w:eastAsia="Times New Roman"/>
          <w:color w:val="000000"/>
          <w:szCs w:val="16"/>
        </w:rPr>
      </w:pPr>
    </w:p>
    <w:p w:rsidR="00D95676" w:rsidRDefault="00D95676" w:rsidP="00D95676">
      <w:pPr>
        <w:tabs>
          <w:tab w:val="left" w:pos="1413"/>
        </w:tabs>
        <w:autoSpaceDE w:val="0"/>
        <w:autoSpaceDN w:val="0"/>
        <w:adjustRightInd w:val="0"/>
        <w:rPr>
          <w:rFonts w:eastAsia="Times New Roman"/>
          <w:color w:val="000000"/>
          <w:szCs w:val="16"/>
        </w:rPr>
      </w:pPr>
      <w:r>
        <w:rPr>
          <w:rFonts w:eastAsia="Times New Roman"/>
          <w:color w:val="000000"/>
          <w:szCs w:val="16"/>
        </w:rPr>
        <w:t xml:space="preserve">The SPCA has received some funding and wishes to construct a new building.  They have indicated that their preferred site would be on the parcel of land the Town purchased from ABM as indicated on </w:t>
      </w:r>
      <w:proofErr w:type="gramStart"/>
      <w:r>
        <w:rPr>
          <w:rFonts w:eastAsia="Times New Roman"/>
          <w:color w:val="000000"/>
          <w:szCs w:val="16"/>
        </w:rPr>
        <w:t>Drawing</w:t>
      </w:r>
      <w:proofErr w:type="gramEnd"/>
      <w:r>
        <w:rPr>
          <w:rFonts w:eastAsia="Times New Roman"/>
          <w:color w:val="000000"/>
          <w:szCs w:val="16"/>
        </w:rPr>
        <w:t xml:space="preserve"> #14-1012.  Municipal Works has reviewed this and has no objections to the building being located on that particular site.</w:t>
      </w:r>
    </w:p>
    <w:p w:rsidR="000C3D77" w:rsidRDefault="000C3D77" w:rsidP="00D95676">
      <w:pPr>
        <w:tabs>
          <w:tab w:val="left" w:pos="1413"/>
        </w:tabs>
        <w:autoSpaceDE w:val="0"/>
        <w:autoSpaceDN w:val="0"/>
        <w:adjustRightInd w:val="0"/>
        <w:rPr>
          <w:rFonts w:eastAsia="Times New Roman"/>
          <w:color w:val="000000"/>
          <w:szCs w:val="16"/>
        </w:rPr>
      </w:pPr>
    </w:p>
    <w:p w:rsidR="000C3D77" w:rsidRPr="000C3D77" w:rsidRDefault="000C3D77" w:rsidP="00D95676">
      <w:pPr>
        <w:tabs>
          <w:tab w:val="left" w:pos="1413"/>
        </w:tabs>
        <w:autoSpaceDE w:val="0"/>
        <w:autoSpaceDN w:val="0"/>
        <w:adjustRightInd w:val="0"/>
        <w:rPr>
          <w:rFonts w:eastAsia="Times New Roman"/>
          <w:b/>
          <w:color w:val="000000"/>
          <w:sz w:val="26"/>
          <w:szCs w:val="26"/>
        </w:rPr>
      </w:pPr>
      <w:r w:rsidRPr="000C3D77">
        <w:rPr>
          <w:rFonts w:eastAsia="Times New Roman"/>
          <w:b/>
          <w:color w:val="000000"/>
          <w:sz w:val="26"/>
          <w:szCs w:val="26"/>
        </w:rPr>
        <w:t>Motion #14-078</w:t>
      </w:r>
    </w:p>
    <w:p w:rsidR="000C3D77" w:rsidRPr="000C3D77" w:rsidRDefault="000C3D77" w:rsidP="00D95676">
      <w:pPr>
        <w:tabs>
          <w:tab w:val="left" w:pos="1413"/>
        </w:tabs>
        <w:autoSpaceDE w:val="0"/>
        <w:autoSpaceDN w:val="0"/>
        <w:adjustRightInd w:val="0"/>
        <w:rPr>
          <w:rFonts w:eastAsia="Times New Roman"/>
          <w:b/>
          <w:color w:val="000000"/>
          <w:sz w:val="26"/>
          <w:szCs w:val="26"/>
        </w:rPr>
      </w:pPr>
      <w:r w:rsidRPr="000C3D77">
        <w:rPr>
          <w:rFonts w:eastAsia="Times New Roman"/>
          <w:b/>
          <w:color w:val="000000"/>
          <w:sz w:val="26"/>
          <w:szCs w:val="26"/>
        </w:rPr>
        <w:t>SPCA Building</w:t>
      </w:r>
    </w:p>
    <w:p w:rsidR="00D95676" w:rsidRDefault="00D95676" w:rsidP="00D95676">
      <w:pPr>
        <w:tabs>
          <w:tab w:val="left" w:pos="1413"/>
        </w:tabs>
        <w:autoSpaceDE w:val="0"/>
        <w:autoSpaceDN w:val="0"/>
        <w:adjustRightInd w:val="0"/>
        <w:rPr>
          <w:rFonts w:eastAsia="Times New Roman"/>
          <w:color w:val="000000"/>
          <w:szCs w:val="16"/>
        </w:rPr>
      </w:pPr>
      <w:r>
        <w:rPr>
          <w:rFonts w:eastAsia="Times New Roman"/>
          <w:color w:val="000000"/>
          <w:szCs w:val="16"/>
        </w:rPr>
        <w:br/>
      </w:r>
      <w:r w:rsidR="000C3D77">
        <w:rPr>
          <w:rFonts w:eastAsia="Times New Roman"/>
          <w:color w:val="000000"/>
          <w:szCs w:val="16"/>
        </w:rPr>
        <w:t xml:space="preserve">Moved by Deputy Mayor Abbott and seconded by </w:t>
      </w:r>
      <w:proofErr w:type="spellStart"/>
      <w:r w:rsidR="000C3D77">
        <w:rPr>
          <w:rFonts w:eastAsia="Times New Roman"/>
          <w:color w:val="000000"/>
          <w:szCs w:val="16"/>
        </w:rPr>
        <w:t>Councillor</w:t>
      </w:r>
      <w:proofErr w:type="spellEnd"/>
      <w:r w:rsidR="000C3D77">
        <w:rPr>
          <w:rFonts w:eastAsia="Times New Roman"/>
          <w:color w:val="000000"/>
          <w:szCs w:val="16"/>
        </w:rPr>
        <w:t xml:space="preserve"> Parrott</w:t>
      </w:r>
      <w:r>
        <w:rPr>
          <w:rFonts w:eastAsia="Times New Roman"/>
          <w:color w:val="000000"/>
          <w:szCs w:val="16"/>
        </w:rPr>
        <w:t xml:space="preserve"> that the Town make land available for construction of the new SPCA Animal Shelter on its site of 42 McCurdy Drive as per </w:t>
      </w:r>
      <w:proofErr w:type="gramStart"/>
      <w:r>
        <w:rPr>
          <w:rFonts w:eastAsia="Times New Roman"/>
          <w:color w:val="000000"/>
          <w:szCs w:val="16"/>
        </w:rPr>
        <w:t>Drawing</w:t>
      </w:r>
      <w:proofErr w:type="gramEnd"/>
      <w:r>
        <w:rPr>
          <w:rFonts w:eastAsia="Times New Roman"/>
          <w:color w:val="000000"/>
          <w:szCs w:val="16"/>
        </w:rPr>
        <w:t xml:space="preserve"> #14-1012.</w:t>
      </w:r>
    </w:p>
    <w:p w:rsidR="000C3D77" w:rsidRDefault="000C3D77" w:rsidP="00D95676">
      <w:pPr>
        <w:tabs>
          <w:tab w:val="left" w:pos="1413"/>
        </w:tabs>
        <w:autoSpaceDE w:val="0"/>
        <w:autoSpaceDN w:val="0"/>
        <w:adjustRightInd w:val="0"/>
        <w:rPr>
          <w:rFonts w:eastAsia="Times New Roman"/>
          <w:color w:val="000000"/>
          <w:szCs w:val="16"/>
        </w:rPr>
      </w:pPr>
    </w:p>
    <w:p w:rsidR="000C3D77" w:rsidRDefault="000C3D77" w:rsidP="00D95676">
      <w:pPr>
        <w:tabs>
          <w:tab w:val="left" w:pos="1413"/>
        </w:tabs>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0C3D77" w:rsidRDefault="000C3D77" w:rsidP="00D95676">
      <w:pPr>
        <w:tabs>
          <w:tab w:val="left" w:pos="1413"/>
        </w:tabs>
        <w:autoSpaceDE w:val="0"/>
        <w:autoSpaceDN w:val="0"/>
        <w:adjustRightInd w:val="0"/>
        <w:rPr>
          <w:rFonts w:eastAsia="Times New Roman"/>
          <w:color w:val="000000"/>
          <w:szCs w:val="16"/>
        </w:rPr>
      </w:pPr>
    </w:p>
    <w:p w:rsidR="000C3D77" w:rsidRDefault="000C3D77" w:rsidP="00D95676">
      <w:pPr>
        <w:tabs>
          <w:tab w:val="left" w:pos="1413"/>
        </w:tabs>
        <w:autoSpaceDE w:val="0"/>
        <w:autoSpaceDN w:val="0"/>
        <w:adjustRightInd w:val="0"/>
        <w:rPr>
          <w:rFonts w:eastAsia="Times New Roman"/>
          <w:color w:val="000000"/>
          <w:szCs w:val="16"/>
        </w:rPr>
      </w:pPr>
      <w:r w:rsidRPr="000C3D77">
        <w:rPr>
          <w:rFonts w:eastAsia="Times New Roman"/>
          <w:b/>
          <w:color w:val="000000"/>
          <w:szCs w:val="16"/>
        </w:rPr>
        <w:t>Decision:</w:t>
      </w:r>
      <w:r>
        <w:rPr>
          <w:rFonts w:eastAsia="Times New Roman"/>
          <w:color w:val="000000"/>
          <w:szCs w:val="16"/>
        </w:rPr>
        <w:tab/>
        <w:t>Motion carried.</w:t>
      </w:r>
    </w:p>
    <w:p w:rsidR="00D95676" w:rsidRDefault="00D95676" w:rsidP="00D95676">
      <w:pPr>
        <w:tabs>
          <w:tab w:val="left" w:pos="1413"/>
        </w:tabs>
        <w:autoSpaceDE w:val="0"/>
        <w:autoSpaceDN w:val="0"/>
        <w:adjustRightInd w:val="0"/>
        <w:rPr>
          <w:rFonts w:eastAsia="Times New Roman"/>
          <w:b/>
          <w:color w:val="000000"/>
          <w:sz w:val="28"/>
          <w:szCs w:val="28"/>
        </w:rPr>
      </w:pPr>
    </w:p>
    <w:p w:rsidR="00D95676" w:rsidRPr="005243E4" w:rsidRDefault="00D95676" w:rsidP="00D95676">
      <w:pPr>
        <w:tabs>
          <w:tab w:val="left" w:pos="1413"/>
        </w:tabs>
        <w:autoSpaceDE w:val="0"/>
        <w:autoSpaceDN w:val="0"/>
        <w:adjustRightInd w:val="0"/>
        <w:rPr>
          <w:rFonts w:eastAsia="Times New Roman"/>
          <w:b/>
          <w:color w:val="000000"/>
          <w:sz w:val="28"/>
          <w:szCs w:val="28"/>
        </w:rPr>
      </w:pPr>
      <w:r w:rsidRPr="005243E4">
        <w:rPr>
          <w:rFonts w:eastAsia="Times New Roman"/>
          <w:b/>
          <w:color w:val="000000"/>
          <w:sz w:val="28"/>
          <w:szCs w:val="28"/>
        </w:rPr>
        <w:t>Aerial Photography</w:t>
      </w:r>
    </w:p>
    <w:p w:rsidR="00D95676" w:rsidRDefault="00D95676" w:rsidP="00D95676">
      <w:pPr>
        <w:tabs>
          <w:tab w:val="left" w:pos="1413"/>
        </w:tabs>
        <w:autoSpaceDE w:val="0"/>
        <w:autoSpaceDN w:val="0"/>
        <w:adjustRightInd w:val="0"/>
        <w:rPr>
          <w:rFonts w:eastAsia="Times New Roman"/>
          <w:color w:val="000000"/>
          <w:szCs w:val="16"/>
        </w:rPr>
      </w:pPr>
    </w:p>
    <w:p w:rsidR="00D95676" w:rsidRDefault="00D95676" w:rsidP="00D95676">
      <w:pPr>
        <w:tabs>
          <w:tab w:val="left" w:pos="1413"/>
        </w:tabs>
        <w:autoSpaceDE w:val="0"/>
        <w:autoSpaceDN w:val="0"/>
        <w:adjustRightInd w:val="0"/>
        <w:rPr>
          <w:rFonts w:eastAsia="Times New Roman"/>
          <w:color w:val="000000"/>
          <w:szCs w:val="16"/>
        </w:rPr>
      </w:pPr>
      <w:r>
        <w:rPr>
          <w:rFonts w:eastAsia="Times New Roman"/>
          <w:color w:val="000000"/>
          <w:szCs w:val="16"/>
        </w:rPr>
        <w:t xml:space="preserve">The Committee reviewed a request from the Municipal Works Committee that they </w:t>
      </w:r>
      <w:proofErr w:type="gramStart"/>
      <w:r>
        <w:rPr>
          <w:rFonts w:eastAsia="Times New Roman"/>
          <w:color w:val="000000"/>
          <w:szCs w:val="16"/>
        </w:rPr>
        <w:t>be</w:t>
      </w:r>
      <w:proofErr w:type="gramEnd"/>
      <w:r>
        <w:rPr>
          <w:rFonts w:eastAsia="Times New Roman"/>
          <w:color w:val="000000"/>
          <w:szCs w:val="16"/>
        </w:rPr>
        <w:t xml:space="preserve"> allowed to contract aerial photography of the Town in 2014 at an approximate cost of $20,000.  Municipal Works is indicating that they had inquired on getting this done last year and it was approximately $40,000.  The cost has come down by half because the Airport is proposing to do some work in Gander this year.  The Committee had no problems with Municipal Works Department carrying out this work as long as they can find funds in their Budget to reallocate to cover the $20,000 cost.</w:t>
      </w:r>
    </w:p>
    <w:p w:rsidR="003200E8" w:rsidRDefault="003200E8" w:rsidP="00D95676">
      <w:pPr>
        <w:tabs>
          <w:tab w:val="left" w:pos="1413"/>
        </w:tabs>
        <w:autoSpaceDE w:val="0"/>
        <w:autoSpaceDN w:val="0"/>
        <w:adjustRightInd w:val="0"/>
        <w:rPr>
          <w:rFonts w:eastAsia="Times New Roman"/>
          <w:color w:val="000000"/>
          <w:szCs w:val="16"/>
        </w:rPr>
      </w:pPr>
    </w:p>
    <w:p w:rsidR="003200E8" w:rsidRPr="003200E8" w:rsidRDefault="003200E8" w:rsidP="00D95676">
      <w:pPr>
        <w:tabs>
          <w:tab w:val="left" w:pos="1413"/>
        </w:tabs>
        <w:autoSpaceDE w:val="0"/>
        <w:autoSpaceDN w:val="0"/>
        <w:adjustRightInd w:val="0"/>
        <w:rPr>
          <w:rFonts w:eastAsia="Times New Roman"/>
          <w:b/>
          <w:color w:val="000000"/>
          <w:sz w:val="26"/>
          <w:szCs w:val="26"/>
        </w:rPr>
      </w:pPr>
      <w:r w:rsidRPr="003200E8">
        <w:rPr>
          <w:rFonts w:eastAsia="Times New Roman"/>
          <w:b/>
          <w:color w:val="000000"/>
          <w:sz w:val="26"/>
          <w:szCs w:val="26"/>
        </w:rPr>
        <w:t>Motion #14-079</w:t>
      </w:r>
    </w:p>
    <w:p w:rsidR="003200E8" w:rsidRPr="003200E8" w:rsidRDefault="003200E8" w:rsidP="00D95676">
      <w:pPr>
        <w:tabs>
          <w:tab w:val="left" w:pos="1413"/>
        </w:tabs>
        <w:autoSpaceDE w:val="0"/>
        <w:autoSpaceDN w:val="0"/>
        <w:adjustRightInd w:val="0"/>
        <w:rPr>
          <w:rFonts w:eastAsia="Times New Roman"/>
          <w:b/>
          <w:color w:val="000000"/>
          <w:sz w:val="26"/>
          <w:szCs w:val="26"/>
        </w:rPr>
      </w:pPr>
      <w:r w:rsidRPr="003200E8">
        <w:rPr>
          <w:rFonts w:eastAsia="Times New Roman"/>
          <w:b/>
          <w:color w:val="000000"/>
          <w:sz w:val="26"/>
          <w:szCs w:val="26"/>
        </w:rPr>
        <w:t>Aerial Photography</w:t>
      </w:r>
    </w:p>
    <w:p w:rsidR="00D95676" w:rsidRDefault="00D95676" w:rsidP="00D95676">
      <w:pPr>
        <w:tabs>
          <w:tab w:val="left" w:pos="1413"/>
        </w:tabs>
        <w:autoSpaceDE w:val="0"/>
        <w:autoSpaceDN w:val="0"/>
        <w:adjustRightInd w:val="0"/>
        <w:rPr>
          <w:rFonts w:eastAsia="Times New Roman"/>
          <w:color w:val="000000"/>
          <w:szCs w:val="16"/>
        </w:rPr>
      </w:pPr>
    </w:p>
    <w:p w:rsidR="00D95676" w:rsidRDefault="00AF03F2" w:rsidP="00D95676">
      <w:pPr>
        <w:tabs>
          <w:tab w:val="left" w:pos="1413"/>
        </w:tabs>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D95676">
        <w:rPr>
          <w:rFonts w:eastAsia="Times New Roman"/>
          <w:color w:val="000000"/>
          <w:szCs w:val="16"/>
        </w:rPr>
        <w:t xml:space="preserve"> that Municipal Works be permitted to reallocate $20,000 within its budget to carry out an aerial photography program in 2014.</w:t>
      </w:r>
    </w:p>
    <w:p w:rsidR="00AF03F2" w:rsidRDefault="00AF03F2" w:rsidP="00D95676">
      <w:pPr>
        <w:tabs>
          <w:tab w:val="left" w:pos="1413"/>
        </w:tabs>
        <w:autoSpaceDE w:val="0"/>
        <w:autoSpaceDN w:val="0"/>
        <w:adjustRightInd w:val="0"/>
        <w:rPr>
          <w:rFonts w:eastAsia="Times New Roman"/>
          <w:color w:val="000000"/>
          <w:szCs w:val="16"/>
        </w:rPr>
      </w:pPr>
    </w:p>
    <w:p w:rsidR="00AF03F2" w:rsidRDefault="00AF03F2" w:rsidP="00D95676">
      <w:pPr>
        <w:tabs>
          <w:tab w:val="left" w:pos="1413"/>
        </w:tabs>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AF03F2" w:rsidRDefault="00AF03F2" w:rsidP="00D95676">
      <w:pPr>
        <w:tabs>
          <w:tab w:val="left" w:pos="1413"/>
        </w:tabs>
        <w:autoSpaceDE w:val="0"/>
        <w:autoSpaceDN w:val="0"/>
        <w:adjustRightInd w:val="0"/>
        <w:rPr>
          <w:rFonts w:eastAsia="Times New Roman"/>
          <w:color w:val="000000"/>
          <w:szCs w:val="16"/>
        </w:rPr>
      </w:pPr>
    </w:p>
    <w:p w:rsidR="00AF03F2" w:rsidRDefault="00AF03F2" w:rsidP="00D95676">
      <w:pPr>
        <w:tabs>
          <w:tab w:val="left" w:pos="1413"/>
        </w:tabs>
        <w:autoSpaceDE w:val="0"/>
        <w:autoSpaceDN w:val="0"/>
        <w:adjustRightInd w:val="0"/>
        <w:rPr>
          <w:rFonts w:eastAsia="Times New Roman"/>
          <w:color w:val="000000"/>
          <w:szCs w:val="16"/>
        </w:rPr>
      </w:pPr>
      <w:r w:rsidRPr="00AF03F2">
        <w:rPr>
          <w:rFonts w:eastAsia="Times New Roman"/>
          <w:b/>
          <w:color w:val="000000"/>
          <w:szCs w:val="16"/>
        </w:rPr>
        <w:t>Decision:</w:t>
      </w:r>
      <w:r>
        <w:rPr>
          <w:rFonts w:eastAsia="Times New Roman"/>
          <w:color w:val="000000"/>
          <w:szCs w:val="16"/>
        </w:rPr>
        <w:tab/>
        <w:t>Motion carried.</w:t>
      </w:r>
    </w:p>
    <w:p w:rsidR="00D95676" w:rsidRDefault="00D95676" w:rsidP="00D95676">
      <w:pPr>
        <w:tabs>
          <w:tab w:val="left" w:pos="1413"/>
        </w:tabs>
        <w:autoSpaceDE w:val="0"/>
        <w:autoSpaceDN w:val="0"/>
        <w:adjustRightInd w:val="0"/>
        <w:rPr>
          <w:rFonts w:eastAsia="Times New Roman"/>
          <w:color w:val="000000"/>
          <w:szCs w:val="16"/>
        </w:rPr>
      </w:pPr>
    </w:p>
    <w:p w:rsidR="006574CD" w:rsidRDefault="006574CD" w:rsidP="00FC4A46">
      <w:pPr>
        <w:rPr>
          <w:b/>
          <w:sz w:val="28"/>
          <w:szCs w:val="28"/>
        </w:rPr>
      </w:pPr>
    </w:p>
    <w:p w:rsidR="00A01952" w:rsidRDefault="003A3520" w:rsidP="00A01952">
      <w:pPr>
        <w:pStyle w:val="Heading1"/>
      </w:pPr>
      <w:r>
        <w:lastRenderedPageBreak/>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t>8.</w:t>
      </w:r>
      <w:r>
        <w:tab/>
        <w:t>NEW BUSINESS</w:t>
      </w:r>
    </w:p>
    <w:p w:rsidR="00CA47A1" w:rsidRDefault="00AE4266" w:rsidP="00AE4266">
      <w:pPr>
        <w:pStyle w:val="Heading3"/>
      </w:pPr>
      <w:r>
        <w:t>Tender – Mobile Command Unit</w:t>
      </w:r>
    </w:p>
    <w:p w:rsidR="00AE4266" w:rsidRDefault="00AE4266" w:rsidP="00AE4266"/>
    <w:p w:rsidR="00AE4266" w:rsidRDefault="00AE4266" w:rsidP="00AE4266">
      <w:r>
        <w:t>Tenders were called to replace the Fire Department’s Mobile Command Unit and bids were received from two bidders.</w:t>
      </w:r>
    </w:p>
    <w:p w:rsidR="00AE4266" w:rsidRDefault="00AE4266" w:rsidP="00AE4266"/>
    <w:p w:rsidR="00AE4266" w:rsidRPr="00AE4266" w:rsidRDefault="00AE4266" w:rsidP="00AE4266">
      <w:pPr>
        <w:rPr>
          <w:b/>
          <w:sz w:val="26"/>
          <w:szCs w:val="26"/>
        </w:rPr>
      </w:pPr>
      <w:r w:rsidRPr="00AE4266">
        <w:rPr>
          <w:b/>
          <w:sz w:val="26"/>
          <w:szCs w:val="26"/>
        </w:rPr>
        <w:t>Motion #14-080</w:t>
      </w:r>
    </w:p>
    <w:p w:rsidR="00AE4266" w:rsidRPr="00AE4266" w:rsidRDefault="00AE4266" w:rsidP="00AE4266">
      <w:pPr>
        <w:rPr>
          <w:b/>
          <w:sz w:val="26"/>
          <w:szCs w:val="26"/>
        </w:rPr>
      </w:pPr>
      <w:r w:rsidRPr="00AE4266">
        <w:rPr>
          <w:b/>
          <w:sz w:val="26"/>
          <w:szCs w:val="26"/>
        </w:rPr>
        <w:t>Tender – Mobile Command Unit</w:t>
      </w:r>
    </w:p>
    <w:p w:rsidR="00AE4266" w:rsidRDefault="00AE4266" w:rsidP="00AE4266"/>
    <w:p w:rsidR="00AE4266" w:rsidRDefault="00AE4266" w:rsidP="00AE4266">
      <w:r>
        <w:t xml:space="preserve">Moved by Deputy Mayor Abbott and seconded by </w:t>
      </w:r>
      <w:proofErr w:type="spellStart"/>
      <w:r>
        <w:t>Councillor</w:t>
      </w:r>
      <w:proofErr w:type="spellEnd"/>
      <w:r>
        <w:t xml:space="preserve"> Dove that the tender for supply of a Mobile Command Unit be awarded to Metal </w:t>
      </w:r>
      <w:proofErr w:type="spellStart"/>
      <w:r>
        <w:t>Fab</w:t>
      </w:r>
      <w:proofErr w:type="spellEnd"/>
      <w:r>
        <w:t xml:space="preserve"> Ltd. at a price of $251,990, HST inclusive.</w:t>
      </w:r>
    </w:p>
    <w:p w:rsidR="00AE4266" w:rsidRDefault="00AE4266" w:rsidP="00AE4266"/>
    <w:p w:rsidR="00AE4266" w:rsidRDefault="00AE4266" w:rsidP="00AE4266">
      <w:r>
        <w:tab/>
      </w:r>
      <w:r>
        <w:tab/>
        <w:t xml:space="preserve">In </w:t>
      </w:r>
      <w:proofErr w:type="spellStart"/>
      <w:r>
        <w:t>Favour</w:t>
      </w:r>
      <w:proofErr w:type="spellEnd"/>
      <w:r>
        <w:t>:</w:t>
      </w:r>
      <w:r>
        <w:tab/>
        <w:t>7</w:t>
      </w:r>
      <w:r>
        <w:tab/>
        <w:t>Opposing:</w:t>
      </w:r>
      <w:r>
        <w:tab/>
        <w:t>0</w:t>
      </w:r>
    </w:p>
    <w:p w:rsidR="00AE4266" w:rsidRDefault="00AE4266" w:rsidP="00AE4266"/>
    <w:p w:rsidR="00AE4266" w:rsidRDefault="00AE4266" w:rsidP="00AE4266">
      <w:r w:rsidRPr="00AE4266">
        <w:rPr>
          <w:b/>
        </w:rPr>
        <w:t>Decision:</w:t>
      </w:r>
      <w:r>
        <w:tab/>
        <w:t>Motion carried.</w:t>
      </w:r>
    </w:p>
    <w:p w:rsidR="00AE4266" w:rsidRDefault="00AE4266" w:rsidP="00AE4266"/>
    <w:p w:rsidR="00AE4266" w:rsidRDefault="00AE4266" w:rsidP="00AE4266">
      <w:r>
        <w:t>This is $30,840 over budget.  The overage will be covered by savings on other capital expenditures in 2014.</w:t>
      </w:r>
    </w:p>
    <w:p w:rsidR="00AE4266" w:rsidRDefault="00AE4266" w:rsidP="00AE4266"/>
    <w:p w:rsidR="00325B2A" w:rsidRPr="00706936" w:rsidRDefault="00706936" w:rsidP="00706936">
      <w:pPr>
        <w:pStyle w:val="Heading3"/>
      </w:pPr>
      <w:r w:rsidRPr="00706936">
        <w:t>2013 Capital Expenditure Loan</w:t>
      </w:r>
    </w:p>
    <w:p w:rsidR="00706936" w:rsidRDefault="00706936" w:rsidP="00AE4266"/>
    <w:p w:rsidR="00706936" w:rsidRDefault="00706936" w:rsidP="00AE4266">
      <w:r>
        <w:t>The Town spent $5.45 million</w:t>
      </w:r>
      <w:r w:rsidR="003246FF">
        <w:t xml:space="preserve"> dollars on capital expenditures in 2013 and needs to borrow funds to pay for its share of the costs, which were $2,084,674.85.  Each of the local banks </w:t>
      </w:r>
      <w:proofErr w:type="gramStart"/>
      <w:r w:rsidR="003246FF">
        <w:t>were</w:t>
      </w:r>
      <w:proofErr w:type="gramEnd"/>
      <w:r w:rsidR="003246FF">
        <w:t xml:space="preserve"> invited to bid on the loan and responses were received from 2 banks.</w:t>
      </w:r>
    </w:p>
    <w:p w:rsidR="003246FF" w:rsidRDefault="003246FF" w:rsidP="00AE4266"/>
    <w:p w:rsidR="003246FF" w:rsidRPr="003246FF" w:rsidRDefault="003246FF" w:rsidP="00AE4266">
      <w:pPr>
        <w:rPr>
          <w:b/>
          <w:sz w:val="26"/>
          <w:szCs w:val="26"/>
        </w:rPr>
      </w:pPr>
      <w:r w:rsidRPr="003246FF">
        <w:rPr>
          <w:b/>
          <w:sz w:val="26"/>
          <w:szCs w:val="26"/>
        </w:rPr>
        <w:t>Motion #14-081</w:t>
      </w:r>
    </w:p>
    <w:p w:rsidR="003246FF" w:rsidRPr="003246FF" w:rsidRDefault="003246FF" w:rsidP="00AE4266">
      <w:pPr>
        <w:rPr>
          <w:b/>
          <w:sz w:val="26"/>
          <w:szCs w:val="26"/>
        </w:rPr>
      </w:pPr>
      <w:r w:rsidRPr="003246FF">
        <w:rPr>
          <w:b/>
          <w:sz w:val="26"/>
          <w:szCs w:val="26"/>
        </w:rPr>
        <w:t>2013 Capital Expenditure Loan</w:t>
      </w:r>
    </w:p>
    <w:p w:rsidR="003246FF" w:rsidRDefault="003246FF" w:rsidP="00AE4266"/>
    <w:p w:rsidR="003246FF" w:rsidRDefault="003246FF" w:rsidP="00AE4266">
      <w:r>
        <w:t xml:space="preserve">Moved by Deputy Mayor Abbott and seconded by </w:t>
      </w:r>
      <w:proofErr w:type="spellStart"/>
      <w:r>
        <w:t>Councillor</w:t>
      </w:r>
      <w:proofErr w:type="spellEnd"/>
      <w:r>
        <w:t xml:space="preserve"> Parrott that the Town of Gander borrow $2,084,674.85 to finance its share of 2013 capital expenditures from the Royal Bank.  The loan will have to be amortized over 10 years and have a 10 year fixed rate.</w:t>
      </w:r>
    </w:p>
    <w:p w:rsidR="003246FF" w:rsidRDefault="003246FF" w:rsidP="00AE4266"/>
    <w:p w:rsidR="003246FF" w:rsidRDefault="003246FF" w:rsidP="00AE4266">
      <w:r>
        <w:tab/>
      </w:r>
      <w:r>
        <w:tab/>
        <w:t xml:space="preserve">In </w:t>
      </w:r>
      <w:proofErr w:type="spellStart"/>
      <w:r>
        <w:t>Favour</w:t>
      </w:r>
      <w:proofErr w:type="spellEnd"/>
      <w:r>
        <w:t>:</w:t>
      </w:r>
      <w:r>
        <w:tab/>
        <w:t>7</w:t>
      </w:r>
      <w:r>
        <w:tab/>
        <w:t>Opposing:</w:t>
      </w:r>
      <w:r>
        <w:tab/>
        <w:t>0</w:t>
      </w:r>
    </w:p>
    <w:p w:rsidR="003246FF" w:rsidRDefault="003246FF" w:rsidP="00AE4266"/>
    <w:p w:rsidR="003246FF" w:rsidRPr="00AE4266" w:rsidRDefault="003246FF" w:rsidP="00AE4266">
      <w:r w:rsidRPr="003246FF">
        <w:rPr>
          <w:b/>
        </w:rPr>
        <w:lastRenderedPageBreak/>
        <w:t>Decision:</w:t>
      </w:r>
      <w:r>
        <w:tab/>
        <w:t>Motion carried.</w:t>
      </w:r>
    </w:p>
    <w:p w:rsidR="00092B02" w:rsidRPr="00092B02" w:rsidRDefault="00C10A5F" w:rsidP="00092B02">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C532C8">
        <w:rPr>
          <w:b/>
          <w:sz w:val="26"/>
          <w:szCs w:val="26"/>
        </w:rPr>
        <w:t>14-</w:t>
      </w:r>
      <w:r w:rsidR="007D4215">
        <w:rPr>
          <w:b/>
          <w:sz w:val="26"/>
          <w:szCs w:val="26"/>
        </w:rPr>
        <w:t>082</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20953">
        <w:t>Deputy Mayor Abbott</w:t>
      </w:r>
      <w:r w:rsidR="00860993">
        <w:t xml:space="preserve"> </w:t>
      </w:r>
      <w:r>
        <w:t xml:space="preserve">and seconded </w:t>
      </w:r>
      <w:r w:rsidR="003E4CC8">
        <w:t xml:space="preserve">by </w:t>
      </w:r>
      <w:r w:rsidR="0036586B">
        <w:t xml:space="preserve">Councillor </w:t>
      </w:r>
      <w:r w:rsidR="005423C7">
        <w:t>Parrott</w:t>
      </w:r>
      <w:r w:rsidR="00ED14CA">
        <w:t xml:space="preserve"> </w:t>
      </w:r>
      <w:r>
        <w:t>that the meeting be adjourned.</w:t>
      </w:r>
    </w:p>
    <w:p w:rsidR="003B700F" w:rsidRDefault="003B700F" w:rsidP="00B0215E"/>
    <w:p w:rsidR="0066620A" w:rsidRDefault="002D7467" w:rsidP="00B0215E">
      <w:r>
        <w:tab/>
      </w:r>
      <w:r>
        <w:tab/>
        <w:t>In Favour:</w:t>
      </w:r>
      <w:r>
        <w:tab/>
      </w:r>
      <w:r w:rsidR="00EA0CA7">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720953" w:rsidRDefault="00720953" w:rsidP="007E0D19"/>
    <w:p w:rsidR="00FF40F4" w:rsidRDefault="000A1E38" w:rsidP="007E0D19">
      <w:r>
        <w:t>T</w:t>
      </w:r>
      <w:r w:rsidR="00FC700D">
        <w:t>he meeting adjourned at</w:t>
      </w:r>
      <w:r w:rsidR="00893E2E">
        <w:t xml:space="preserve"> </w:t>
      </w:r>
      <w:r w:rsidR="0036586B">
        <w:t>5</w:t>
      </w:r>
      <w:r w:rsidR="00FC4E11">
        <w:t>:</w:t>
      </w:r>
      <w:r w:rsidR="007D4215">
        <w:t>35</w:t>
      </w:r>
      <w:r w:rsidR="00FC4E11">
        <w:t>pm</w:t>
      </w:r>
      <w:r w:rsidR="00C613CD">
        <w:t>.</w:t>
      </w:r>
    </w:p>
    <w:p w:rsidR="00AB03A6" w:rsidRDefault="00AB03A6" w:rsidP="007E0D19"/>
    <w:p w:rsidR="00FC700D" w:rsidRDefault="00EE716D">
      <w:pPr>
        <w:rPr>
          <w:b/>
        </w:rPr>
      </w:pPr>
      <w:r w:rsidRPr="00EE716D">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860993" w:rsidP="00FC700D">
      <w:pPr>
        <w:rPr>
          <w:b/>
        </w:rPr>
      </w:pPr>
      <w:r>
        <w:rPr>
          <w:b/>
        </w:rPr>
        <w:t xml:space="preserve">C. </w:t>
      </w:r>
      <w:r w:rsidR="00720953">
        <w:rPr>
          <w:b/>
        </w:rPr>
        <w:t>Elliott,</w:t>
      </w:r>
      <w:r>
        <w:rPr>
          <w:b/>
        </w:rPr>
        <w:t xml:space="preserve"> </w:t>
      </w:r>
      <w:r w:rsidR="00CA4CF6">
        <w:rPr>
          <w:b/>
        </w:rPr>
        <w:t>Mayor</w:t>
      </w:r>
    </w:p>
    <w:p w:rsidR="002070B5" w:rsidRDefault="002070B5"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405B5E" w:rsidP="00FC700D">
      <w:pPr>
        <w:rPr>
          <w:b/>
        </w:rPr>
      </w:pPr>
      <w:r>
        <w:rPr>
          <w:b/>
        </w:rPr>
        <w:t>G. Brown</w:t>
      </w:r>
      <w:r w:rsidR="002F1039">
        <w:rPr>
          <w:b/>
        </w:rPr>
        <w:t>, Town Clerk</w:t>
      </w:r>
      <w:r w:rsidR="009555F5">
        <w:rPr>
          <w:b/>
        </w:rPr>
        <w:t xml:space="preserve"> </w:t>
      </w:r>
    </w:p>
    <w:sectPr w:rsidR="007F2224" w:rsidRPr="00FC700D" w:rsidSect="006B03E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B5A" w:rsidRDefault="00414B5A" w:rsidP="007E0D19">
      <w:r>
        <w:separator/>
      </w:r>
    </w:p>
  </w:endnote>
  <w:endnote w:type="continuationSeparator" w:id="0">
    <w:p w:rsidR="00414B5A" w:rsidRDefault="00414B5A"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B5A" w:rsidRDefault="00414B5A" w:rsidP="007E0D19">
      <w:r>
        <w:separator/>
      </w:r>
    </w:p>
  </w:footnote>
  <w:footnote w:type="continuationSeparator" w:id="0">
    <w:p w:rsidR="00414B5A" w:rsidRDefault="00414B5A"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B71" w:rsidRPr="007E0D19" w:rsidRDefault="000A2B7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April 9,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EE716D" w:rsidRPr="007E0D19">
          <w:rPr>
            <w:b/>
            <w:i/>
            <w:color w:val="7F7F7F" w:themeColor="text1" w:themeTint="80"/>
          </w:rPr>
          <w:fldChar w:fldCharType="begin"/>
        </w:r>
        <w:r w:rsidRPr="007E0D19">
          <w:rPr>
            <w:b/>
            <w:i/>
            <w:color w:val="7F7F7F" w:themeColor="text1" w:themeTint="80"/>
          </w:rPr>
          <w:instrText xml:space="preserve"> PAGE </w:instrText>
        </w:r>
        <w:r w:rsidR="00EE716D" w:rsidRPr="007E0D19">
          <w:rPr>
            <w:b/>
            <w:i/>
            <w:color w:val="7F7F7F" w:themeColor="text1" w:themeTint="80"/>
          </w:rPr>
          <w:fldChar w:fldCharType="separate"/>
        </w:r>
        <w:r w:rsidR="006D7249">
          <w:rPr>
            <w:b/>
            <w:i/>
            <w:noProof/>
            <w:color w:val="7F7F7F" w:themeColor="text1" w:themeTint="80"/>
          </w:rPr>
          <w:t>21</w:t>
        </w:r>
        <w:r w:rsidR="00EE716D" w:rsidRPr="007E0D19">
          <w:rPr>
            <w:b/>
            <w:i/>
            <w:color w:val="7F7F7F" w:themeColor="text1" w:themeTint="80"/>
          </w:rPr>
          <w:fldChar w:fldCharType="end"/>
        </w:r>
        <w:r w:rsidRPr="007E0D19">
          <w:rPr>
            <w:b/>
            <w:i/>
            <w:color w:val="7F7F7F" w:themeColor="text1" w:themeTint="80"/>
          </w:rPr>
          <w:t xml:space="preserve"> of </w:t>
        </w:r>
        <w:r w:rsidR="00EE716D" w:rsidRPr="007E0D19">
          <w:rPr>
            <w:b/>
            <w:i/>
            <w:color w:val="7F7F7F" w:themeColor="text1" w:themeTint="80"/>
          </w:rPr>
          <w:fldChar w:fldCharType="begin"/>
        </w:r>
        <w:r w:rsidRPr="007E0D19">
          <w:rPr>
            <w:b/>
            <w:i/>
            <w:color w:val="7F7F7F" w:themeColor="text1" w:themeTint="80"/>
          </w:rPr>
          <w:instrText xml:space="preserve"> NUMPAGES  </w:instrText>
        </w:r>
        <w:r w:rsidR="00EE716D" w:rsidRPr="007E0D19">
          <w:rPr>
            <w:b/>
            <w:i/>
            <w:color w:val="7F7F7F" w:themeColor="text1" w:themeTint="80"/>
          </w:rPr>
          <w:fldChar w:fldCharType="separate"/>
        </w:r>
        <w:r w:rsidR="006D7249">
          <w:rPr>
            <w:b/>
            <w:i/>
            <w:noProof/>
            <w:color w:val="7F7F7F" w:themeColor="text1" w:themeTint="80"/>
          </w:rPr>
          <w:t>21</w:t>
        </w:r>
        <w:r w:rsidR="00EE716D" w:rsidRPr="007E0D19">
          <w:rPr>
            <w:b/>
            <w:i/>
            <w:color w:val="7F7F7F" w:themeColor="text1" w:themeTint="80"/>
          </w:rPr>
          <w:fldChar w:fldCharType="end"/>
        </w:r>
      </w:sdtContent>
    </w:sdt>
  </w:p>
  <w:p w:rsidR="000A2B71" w:rsidRPr="00C22809" w:rsidRDefault="000A2B71">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B71" w:rsidRPr="00C20CB1" w:rsidRDefault="000A2B7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A2B71" w:rsidRPr="001169EB" w:rsidRDefault="000A2B7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A2B71" w:rsidRPr="001169EB" w:rsidRDefault="000A2B7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April 9, 2014 @ 4:30 p</w:t>
    </w:r>
    <w:r w:rsidRPr="001169EB">
      <w:rPr>
        <w:rFonts w:cs="Arial"/>
        <w:b/>
        <w:sz w:val="28"/>
        <w:szCs w:val="28"/>
      </w:rPr>
      <w:t>m</w:t>
    </w:r>
  </w:p>
  <w:p w:rsidR="000A2B71" w:rsidRDefault="000A2B7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0">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3">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7"/>
  </w:num>
  <w:num w:numId="4">
    <w:abstractNumId w:val="6"/>
  </w:num>
  <w:num w:numId="5">
    <w:abstractNumId w:val="16"/>
  </w:num>
  <w:num w:numId="6">
    <w:abstractNumId w:val="8"/>
  </w:num>
  <w:num w:numId="7">
    <w:abstractNumId w:val="7"/>
  </w:num>
  <w:num w:numId="8">
    <w:abstractNumId w:val="2"/>
  </w:num>
  <w:num w:numId="9">
    <w:abstractNumId w:val="0"/>
  </w:num>
  <w:num w:numId="10">
    <w:abstractNumId w:val="12"/>
  </w:num>
  <w:num w:numId="11">
    <w:abstractNumId w:val="15"/>
  </w:num>
  <w:num w:numId="12">
    <w:abstractNumId w:val="5"/>
  </w:num>
  <w:num w:numId="13">
    <w:abstractNumId w:val="1"/>
  </w:num>
  <w:num w:numId="14">
    <w:abstractNumId w:val="10"/>
  </w:num>
  <w:num w:numId="15">
    <w:abstractNumId w:val="3"/>
  </w:num>
  <w:num w:numId="16">
    <w:abstractNumId w:val="9"/>
  </w:num>
  <w:num w:numId="17">
    <w:abstractNumId w:val="13"/>
  </w:num>
  <w:num w:numId="18">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7E153D"/>
    <w:rsid w:val="00000FA2"/>
    <w:rsid w:val="0000128B"/>
    <w:rsid w:val="000025B6"/>
    <w:rsid w:val="00003161"/>
    <w:rsid w:val="000049D5"/>
    <w:rsid w:val="00004BF1"/>
    <w:rsid w:val="00005069"/>
    <w:rsid w:val="00005551"/>
    <w:rsid w:val="00011418"/>
    <w:rsid w:val="00015E8D"/>
    <w:rsid w:val="00017381"/>
    <w:rsid w:val="000203D3"/>
    <w:rsid w:val="00020B59"/>
    <w:rsid w:val="000212E5"/>
    <w:rsid w:val="000228D9"/>
    <w:rsid w:val="00023A71"/>
    <w:rsid w:val="00023C1A"/>
    <w:rsid w:val="00024481"/>
    <w:rsid w:val="000248E5"/>
    <w:rsid w:val="000252B3"/>
    <w:rsid w:val="00025C9E"/>
    <w:rsid w:val="0002786D"/>
    <w:rsid w:val="000301A7"/>
    <w:rsid w:val="000307C3"/>
    <w:rsid w:val="000309AC"/>
    <w:rsid w:val="0003131A"/>
    <w:rsid w:val="00032243"/>
    <w:rsid w:val="000342C1"/>
    <w:rsid w:val="000344F2"/>
    <w:rsid w:val="00034581"/>
    <w:rsid w:val="00034A1D"/>
    <w:rsid w:val="00036231"/>
    <w:rsid w:val="000366E0"/>
    <w:rsid w:val="00036A65"/>
    <w:rsid w:val="00037FAD"/>
    <w:rsid w:val="000418F9"/>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2F0"/>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7E4"/>
    <w:rsid w:val="00093C1C"/>
    <w:rsid w:val="000940EE"/>
    <w:rsid w:val="00095ED1"/>
    <w:rsid w:val="0009651E"/>
    <w:rsid w:val="000967F1"/>
    <w:rsid w:val="00097386"/>
    <w:rsid w:val="000973F7"/>
    <w:rsid w:val="000A02B6"/>
    <w:rsid w:val="000A0889"/>
    <w:rsid w:val="000A0D47"/>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3D77"/>
    <w:rsid w:val="000C402E"/>
    <w:rsid w:val="000C4F33"/>
    <w:rsid w:val="000C7693"/>
    <w:rsid w:val="000C79E9"/>
    <w:rsid w:val="000C7B8B"/>
    <w:rsid w:val="000D0342"/>
    <w:rsid w:val="000D0580"/>
    <w:rsid w:val="000D1235"/>
    <w:rsid w:val="000D17D4"/>
    <w:rsid w:val="000D1F47"/>
    <w:rsid w:val="000D207D"/>
    <w:rsid w:val="000D21CB"/>
    <w:rsid w:val="000D26DB"/>
    <w:rsid w:val="000D2AB2"/>
    <w:rsid w:val="000D34CE"/>
    <w:rsid w:val="000D3C05"/>
    <w:rsid w:val="000D3EE2"/>
    <w:rsid w:val="000D46FC"/>
    <w:rsid w:val="000D603E"/>
    <w:rsid w:val="000D6722"/>
    <w:rsid w:val="000D6C00"/>
    <w:rsid w:val="000E0143"/>
    <w:rsid w:val="000E0E47"/>
    <w:rsid w:val="000E11B4"/>
    <w:rsid w:val="000E1E01"/>
    <w:rsid w:val="000E2469"/>
    <w:rsid w:val="000E4E98"/>
    <w:rsid w:val="000E6C92"/>
    <w:rsid w:val="000E757A"/>
    <w:rsid w:val="000E78D5"/>
    <w:rsid w:val="000F00A7"/>
    <w:rsid w:val="000F0EE1"/>
    <w:rsid w:val="000F1F5C"/>
    <w:rsid w:val="000F211A"/>
    <w:rsid w:val="000F2394"/>
    <w:rsid w:val="000F3BBF"/>
    <w:rsid w:val="000F3C31"/>
    <w:rsid w:val="000F3D68"/>
    <w:rsid w:val="000F3ED2"/>
    <w:rsid w:val="000F4CB7"/>
    <w:rsid w:val="000F53CF"/>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101EA"/>
    <w:rsid w:val="00111315"/>
    <w:rsid w:val="0011170B"/>
    <w:rsid w:val="00112B9A"/>
    <w:rsid w:val="0011392C"/>
    <w:rsid w:val="00114E60"/>
    <w:rsid w:val="00115E14"/>
    <w:rsid w:val="0011668F"/>
    <w:rsid w:val="00116A36"/>
    <w:rsid w:val="00120752"/>
    <w:rsid w:val="001233C8"/>
    <w:rsid w:val="00124599"/>
    <w:rsid w:val="00125096"/>
    <w:rsid w:val="00125C98"/>
    <w:rsid w:val="0012632D"/>
    <w:rsid w:val="00126D26"/>
    <w:rsid w:val="00126E8B"/>
    <w:rsid w:val="001300D7"/>
    <w:rsid w:val="0013031E"/>
    <w:rsid w:val="001307E4"/>
    <w:rsid w:val="001308A9"/>
    <w:rsid w:val="00130EF4"/>
    <w:rsid w:val="00131083"/>
    <w:rsid w:val="00131159"/>
    <w:rsid w:val="001320E5"/>
    <w:rsid w:val="001327BE"/>
    <w:rsid w:val="00132ED3"/>
    <w:rsid w:val="00133B59"/>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1DA"/>
    <w:rsid w:val="00144419"/>
    <w:rsid w:val="00145C39"/>
    <w:rsid w:val="001461BC"/>
    <w:rsid w:val="00146DA4"/>
    <w:rsid w:val="00146F44"/>
    <w:rsid w:val="0014716F"/>
    <w:rsid w:val="00147B87"/>
    <w:rsid w:val="0015055B"/>
    <w:rsid w:val="0015095E"/>
    <w:rsid w:val="00151525"/>
    <w:rsid w:val="00152017"/>
    <w:rsid w:val="001523B0"/>
    <w:rsid w:val="001557C1"/>
    <w:rsid w:val="00155804"/>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51"/>
    <w:rsid w:val="00182681"/>
    <w:rsid w:val="001833C6"/>
    <w:rsid w:val="00183D86"/>
    <w:rsid w:val="001840D6"/>
    <w:rsid w:val="00184293"/>
    <w:rsid w:val="001843D8"/>
    <w:rsid w:val="00184985"/>
    <w:rsid w:val="0018569B"/>
    <w:rsid w:val="00185CF8"/>
    <w:rsid w:val="001863A3"/>
    <w:rsid w:val="001867D1"/>
    <w:rsid w:val="00187725"/>
    <w:rsid w:val="00191AD7"/>
    <w:rsid w:val="00192919"/>
    <w:rsid w:val="00192A3E"/>
    <w:rsid w:val="001936D8"/>
    <w:rsid w:val="00193860"/>
    <w:rsid w:val="0019447F"/>
    <w:rsid w:val="00194E59"/>
    <w:rsid w:val="00194EE4"/>
    <w:rsid w:val="00195153"/>
    <w:rsid w:val="00195837"/>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62E1"/>
    <w:rsid w:val="001B66A8"/>
    <w:rsid w:val="001B70FD"/>
    <w:rsid w:val="001B754A"/>
    <w:rsid w:val="001B7CB8"/>
    <w:rsid w:val="001B7D27"/>
    <w:rsid w:val="001C03D5"/>
    <w:rsid w:val="001C09EB"/>
    <w:rsid w:val="001C0D4D"/>
    <w:rsid w:val="001C2EC9"/>
    <w:rsid w:val="001C32C4"/>
    <w:rsid w:val="001C33F2"/>
    <w:rsid w:val="001C4189"/>
    <w:rsid w:val="001C41D4"/>
    <w:rsid w:val="001C42D1"/>
    <w:rsid w:val="001C50BA"/>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526F"/>
    <w:rsid w:val="001F57E6"/>
    <w:rsid w:val="001F74A4"/>
    <w:rsid w:val="001F74E6"/>
    <w:rsid w:val="00200247"/>
    <w:rsid w:val="002011C4"/>
    <w:rsid w:val="002020CB"/>
    <w:rsid w:val="00203144"/>
    <w:rsid w:val="002070B5"/>
    <w:rsid w:val="00207D02"/>
    <w:rsid w:val="00210E1C"/>
    <w:rsid w:val="002119EF"/>
    <w:rsid w:val="00215E0A"/>
    <w:rsid w:val="00216B3D"/>
    <w:rsid w:val="00217B0A"/>
    <w:rsid w:val="00220083"/>
    <w:rsid w:val="00220294"/>
    <w:rsid w:val="002208C0"/>
    <w:rsid w:val="00220BAA"/>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47B1A"/>
    <w:rsid w:val="002512C8"/>
    <w:rsid w:val="00251A5A"/>
    <w:rsid w:val="00252908"/>
    <w:rsid w:val="002536EB"/>
    <w:rsid w:val="00254D64"/>
    <w:rsid w:val="00254DB3"/>
    <w:rsid w:val="00255577"/>
    <w:rsid w:val="002558AF"/>
    <w:rsid w:val="00257E47"/>
    <w:rsid w:val="002603BA"/>
    <w:rsid w:val="0026063A"/>
    <w:rsid w:val="00260D4C"/>
    <w:rsid w:val="002611A2"/>
    <w:rsid w:val="00261326"/>
    <w:rsid w:val="002613CA"/>
    <w:rsid w:val="0026262F"/>
    <w:rsid w:val="00262C41"/>
    <w:rsid w:val="00262F6A"/>
    <w:rsid w:val="00263295"/>
    <w:rsid w:val="00263455"/>
    <w:rsid w:val="00263C88"/>
    <w:rsid w:val="00264C7B"/>
    <w:rsid w:val="00264D75"/>
    <w:rsid w:val="00266C77"/>
    <w:rsid w:val="00266F34"/>
    <w:rsid w:val="00267547"/>
    <w:rsid w:val="00270453"/>
    <w:rsid w:val="002720E9"/>
    <w:rsid w:val="002720F2"/>
    <w:rsid w:val="00272356"/>
    <w:rsid w:val="002723E6"/>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BFA"/>
    <w:rsid w:val="002949E4"/>
    <w:rsid w:val="00294CFF"/>
    <w:rsid w:val="0029596D"/>
    <w:rsid w:val="00295C19"/>
    <w:rsid w:val="00296851"/>
    <w:rsid w:val="00296AAC"/>
    <w:rsid w:val="002A021E"/>
    <w:rsid w:val="002A1516"/>
    <w:rsid w:val="002A180A"/>
    <w:rsid w:val="002A2EA2"/>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81A"/>
    <w:rsid w:val="002B4AF3"/>
    <w:rsid w:val="002B50D0"/>
    <w:rsid w:val="002B5B61"/>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0E8"/>
    <w:rsid w:val="00320623"/>
    <w:rsid w:val="00321C81"/>
    <w:rsid w:val="00321D6E"/>
    <w:rsid w:val="003220A6"/>
    <w:rsid w:val="0032254F"/>
    <w:rsid w:val="0032377F"/>
    <w:rsid w:val="00323C04"/>
    <w:rsid w:val="00323EA9"/>
    <w:rsid w:val="003242A1"/>
    <w:rsid w:val="00324681"/>
    <w:rsid w:val="003246FF"/>
    <w:rsid w:val="00324909"/>
    <w:rsid w:val="0032595C"/>
    <w:rsid w:val="00325B2A"/>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37BED"/>
    <w:rsid w:val="003401DB"/>
    <w:rsid w:val="00341463"/>
    <w:rsid w:val="003416DD"/>
    <w:rsid w:val="003434AB"/>
    <w:rsid w:val="0034355D"/>
    <w:rsid w:val="00345CA0"/>
    <w:rsid w:val="00346B3C"/>
    <w:rsid w:val="00347276"/>
    <w:rsid w:val="0034747F"/>
    <w:rsid w:val="003478EC"/>
    <w:rsid w:val="00347E48"/>
    <w:rsid w:val="00351078"/>
    <w:rsid w:val="00351B80"/>
    <w:rsid w:val="00352E77"/>
    <w:rsid w:val="00354368"/>
    <w:rsid w:val="0035479B"/>
    <w:rsid w:val="00354C61"/>
    <w:rsid w:val="00356325"/>
    <w:rsid w:val="003568C9"/>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AFA"/>
    <w:rsid w:val="00375E89"/>
    <w:rsid w:val="003763CB"/>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6232"/>
    <w:rsid w:val="003B700F"/>
    <w:rsid w:val="003B72C0"/>
    <w:rsid w:val="003B7819"/>
    <w:rsid w:val="003C033A"/>
    <w:rsid w:val="003C1CE9"/>
    <w:rsid w:val="003C1E50"/>
    <w:rsid w:val="003C2204"/>
    <w:rsid w:val="003C3EB0"/>
    <w:rsid w:val="003C4501"/>
    <w:rsid w:val="003C47C1"/>
    <w:rsid w:val="003C4882"/>
    <w:rsid w:val="003C49F6"/>
    <w:rsid w:val="003C4DFC"/>
    <w:rsid w:val="003C54A0"/>
    <w:rsid w:val="003C58E1"/>
    <w:rsid w:val="003C5C5C"/>
    <w:rsid w:val="003C5E79"/>
    <w:rsid w:val="003C6A5B"/>
    <w:rsid w:val="003D193D"/>
    <w:rsid w:val="003D1B12"/>
    <w:rsid w:val="003D4C20"/>
    <w:rsid w:val="003D5B1D"/>
    <w:rsid w:val="003D6BA2"/>
    <w:rsid w:val="003D6C46"/>
    <w:rsid w:val="003D7550"/>
    <w:rsid w:val="003D7776"/>
    <w:rsid w:val="003D7E13"/>
    <w:rsid w:val="003E02E4"/>
    <w:rsid w:val="003E04FB"/>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05E0"/>
    <w:rsid w:val="004A1961"/>
    <w:rsid w:val="004A1B78"/>
    <w:rsid w:val="004A2343"/>
    <w:rsid w:val="004A2F99"/>
    <w:rsid w:val="004A340A"/>
    <w:rsid w:val="004A3E0D"/>
    <w:rsid w:val="004A45CA"/>
    <w:rsid w:val="004A4C6F"/>
    <w:rsid w:val="004A549C"/>
    <w:rsid w:val="004A6CB0"/>
    <w:rsid w:val="004A712D"/>
    <w:rsid w:val="004A725C"/>
    <w:rsid w:val="004A749A"/>
    <w:rsid w:val="004A78D8"/>
    <w:rsid w:val="004A7F14"/>
    <w:rsid w:val="004B0778"/>
    <w:rsid w:val="004B0E31"/>
    <w:rsid w:val="004B12CF"/>
    <w:rsid w:val="004B22E4"/>
    <w:rsid w:val="004B30DC"/>
    <w:rsid w:val="004B3365"/>
    <w:rsid w:val="004B4249"/>
    <w:rsid w:val="004B5794"/>
    <w:rsid w:val="004B6081"/>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5C1"/>
    <w:rsid w:val="004D1F80"/>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D82"/>
    <w:rsid w:val="004E6B2A"/>
    <w:rsid w:val="004E6C03"/>
    <w:rsid w:val="004E6CA2"/>
    <w:rsid w:val="004E7A11"/>
    <w:rsid w:val="004E7C2F"/>
    <w:rsid w:val="004F074F"/>
    <w:rsid w:val="004F0CA1"/>
    <w:rsid w:val="004F15A0"/>
    <w:rsid w:val="004F18D7"/>
    <w:rsid w:val="004F28B5"/>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E91"/>
    <w:rsid w:val="005106C0"/>
    <w:rsid w:val="00512129"/>
    <w:rsid w:val="005124A8"/>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5DB"/>
    <w:rsid w:val="00526FC2"/>
    <w:rsid w:val="005307A2"/>
    <w:rsid w:val="005309A1"/>
    <w:rsid w:val="005315A1"/>
    <w:rsid w:val="00531CAE"/>
    <w:rsid w:val="005321B1"/>
    <w:rsid w:val="005325E3"/>
    <w:rsid w:val="00533198"/>
    <w:rsid w:val="00533692"/>
    <w:rsid w:val="005351E7"/>
    <w:rsid w:val="0053523E"/>
    <w:rsid w:val="00536050"/>
    <w:rsid w:val="0053797B"/>
    <w:rsid w:val="00541922"/>
    <w:rsid w:val="005420FD"/>
    <w:rsid w:val="005423C7"/>
    <w:rsid w:val="005424D4"/>
    <w:rsid w:val="00542944"/>
    <w:rsid w:val="005429E7"/>
    <w:rsid w:val="00542A77"/>
    <w:rsid w:val="00545024"/>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6E6B"/>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79D6"/>
    <w:rsid w:val="0062101D"/>
    <w:rsid w:val="00621ABF"/>
    <w:rsid w:val="00621C8F"/>
    <w:rsid w:val="00622EBD"/>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0F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0A8"/>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2A36"/>
    <w:rsid w:val="006C33AC"/>
    <w:rsid w:val="006C353B"/>
    <w:rsid w:val="006C38BB"/>
    <w:rsid w:val="006C423C"/>
    <w:rsid w:val="006C4E34"/>
    <w:rsid w:val="006C5310"/>
    <w:rsid w:val="006C5E9B"/>
    <w:rsid w:val="006C64CD"/>
    <w:rsid w:val="006C7091"/>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2E10"/>
    <w:rsid w:val="006F3248"/>
    <w:rsid w:val="006F341B"/>
    <w:rsid w:val="006F6C49"/>
    <w:rsid w:val="006F7412"/>
    <w:rsid w:val="006F7A40"/>
    <w:rsid w:val="00700F64"/>
    <w:rsid w:val="00701ECB"/>
    <w:rsid w:val="00703EC0"/>
    <w:rsid w:val="007051E2"/>
    <w:rsid w:val="007060C9"/>
    <w:rsid w:val="0070640F"/>
    <w:rsid w:val="00706936"/>
    <w:rsid w:val="0070695F"/>
    <w:rsid w:val="007108A4"/>
    <w:rsid w:val="0071091B"/>
    <w:rsid w:val="00712070"/>
    <w:rsid w:val="007126F9"/>
    <w:rsid w:val="00712986"/>
    <w:rsid w:val="00713027"/>
    <w:rsid w:val="00713C9A"/>
    <w:rsid w:val="00714A22"/>
    <w:rsid w:val="007153DA"/>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48BD"/>
    <w:rsid w:val="00755A0D"/>
    <w:rsid w:val="00755A0E"/>
    <w:rsid w:val="00756C3D"/>
    <w:rsid w:val="00760450"/>
    <w:rsid w:val="007606CE"/>
    <w:rsid w:val="007608B5"/>
    <w:rsid w:val="00760FE0"/>
    <w:rsid w:val="00761EF7"/>
    <w:rsid w:val="00762CF4"/>
    <w:rsid w:val="00762D29"/>
    <w:rsid w:val="00764208"/>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B08"/>
    <w:rsid w:val="00777C8F"/>
    <w:rsid w:val="00780498"/>
    <w:rsid w:val="007806B3"/>
    <w:rsid w:val="007812AA"/>
    <w:rsid w:val="00781310"/>
    <w:rsid w:val="00781778"/>
    <w:rsid w:val="00781A99"/>
    <w:rsid w:val="00781F66"/>
    <w:rsid w:val="007834BE"/>
    <w:rsid w:val="00787110"/>
    <w:rsid w:val="0078752B"/>
    <w:rsid w:val="007875F8"/>
    <w:rsid w:val="00787758"/>
    <w:rsid w:val="00787A6E"/>
    <w:rsid w:val="00790A11"/>
    <w:rsid w:val="00790E9D"/>
    <w:rsid w:val="00791101"/>
    <w:rsid w:val="007917B1"/>
    <w:rsid w:val="007936F7"/>
    <w:rsid w:val="00795C29"/>
    <w:rsid w:val="00797EE2"/>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ACB"/>
    <w:rsid w:val="007B4E07"/>
    <w:rsid w:val="007B5F52"/>
    <w:rsid w:val="007B6131"/>
    <w:rsid w:val="007B6179"/>
    <w:rsid w:val="007B6A6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45AA"/>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1716"/>
    <w:rsid w:val="008044F6"/>
    <w:rsid w:val="00804A41"/>
    <w:rsid w:val="008066DA"/>
    <w:rsid w:val="00810D12"/>
    <w:rsid w:val="00811C30"/>
    <w:rsid w:val="00812823"/>
    <w:rsid w:val="00812947"/>
    <w:rsid w:val="00812BBF"/>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A93"/>
    <w:rsid w:val="00840C71"/>
    <w:rsid w:val="00840DC6"/>
    <w:rsid w:val="00840F9B"/>
    <w:rsid w:val="00842711"/>
    <w:rsid w:val="00842932"/>
    <w:rsid w:val="00842DEF"/>
    <w:rsid w:val="008449CA"/>
    <w:rsid w:val="00844C11"/>
    <w:rsid w:val="00844DB0"/>
    <w:rsid w:val="00845173"/>
    <w:rsid w:val="00845708"/>
    <w:rsid w:val="00847B8B"/>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2381"/>
    <w:rsid w:val="00923552"/>
    <w:rsid w:val="0092477A"/>
    <w:rsid w:val="00924989"/>
    <w:rsid w:val="009276D3"/>
    <w:rsid w:val="009302CA"/>
    <w:rsid w:val="00930419"/>
    <w:rsid w:val="00930B8E"/>
    <w:rsid w:val="009329E9"/>
    <w:rsid w:val="00932ECD"/>
    <w:rsid w:val="00933252"/>
    <w:rsid w:val="009333FB"/>
    <w:rsid w:val="00933C70"/>
    <w:rsid w:val="009346AF"/>
    <w:rsid w:val="009346E9"/>
    <w:rsid w:val="00934D22"/>
    <w:rsid w:val="0093512E"/>
    <w:rsid w:val="00935175"/>
    <w:rsid w:val="009366B7"/>
    <w:rsid w:val="00936FA4"/>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5402"/>
    <w:rsid w:val="00967735"/>
    <w:rsid w:val="0096780D"/>
    <w:rsid w:val="0096797F"/>
    <w:rsid w:val="00967CC3"/>
    <w:rsid w:val="00971122"/>
    <w:rsid w:val="00973F01"/>
    <w:rsid w:val="00974299"/>
    <w:rsid w:val="00974382"/>
    <w:rsid w:val="009748EE"/>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063B"/>
    <w:rsid w:val="00A11ADF"/>
    <w:rsid w:val="00A11CCC"/>
    <w:rsid w:val="00A131F6"/>
    <w:rsid w:val="00A13F2C"/>
    <w:rsid w:val="00A14687"/>
    <w:rsid w:val="00A14781"/>
    <w:rsid w:val="00A162CA"/>
    <w:rsid w:val="00A16708"/>
    <w:rsid w:val="00A17C79"/>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94F"/>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0EAE"/>
    <w:rsid w:val="00A51002"/>
    <w:rsid w:val="00A512BB"/>
    <w:rsid w:val="00A513DA"/>
    <w:rsid w:val="00A51C97"/>
    <w:rsid w:val="00A51FE2"/>
    <w:rsid w:val="00A52F12"/>
    <w:rsid w:val="00A53ACD"/>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3A6"/>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751D"/>
    <w:rsid w:val="00AC75DB"/>
    <w:rsid w:val="00AD0AB3"/>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4266"/>
    <w:rsid w:val="00AE53C5"/>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E65"/>
    <w:rsid w:val="00B121E8"/>
    <w:rsid w:val="00B1254E"/>
    <w:rsid w:val="00B1349B"/>
    <w:rsid w:val="00B1383A"/>
    <w:rsid w:val="00B1458F"/>
    <w:rsid w:val="00B14C7C"/>
    <w:rsid w:val="00B14EDC"/>
    <w:rsid w:val="00B1563D"/>
    <w:rsid w:val="00B16341"/>
    <w:rsid w:val="00B17D8D"/>
    <w:rsid w:val="00B20028"/>
    <w:rsid w:val="00B2109A"/>
    <w:rsid w:val="00B225BA"/>
    <w:rsid w:val="00B225F1"/>
    <w:rsid w:val="00B236FB"/>
    <w:rsid w:val="00B23979"/>
    <w:rsid w:val="00B24491"/>
    <w:rsid w:val="00B24910"/>
    <w:rsid w:val="00B25006"/>
    <w:rsid w:val="00B2535C"/>
    <w:rsid w:val="00B253EA"/>
    <w:rsid w:val="00B26631"/>
    <w:rsid w:val="00B269B1"/>
    <w:rsid w:val="00B269DD"/>
    <w:rsid w:val="00B3047B"/>
    <w:rsid w:val="00B3238C"/>
    <w:rsid w:val="00B3243F"/>
    <w:rsid w:val="00B32F14"/>
    <w:rsid w:val="00B330E0"/>
    <w:rsid w:val="00B339FE"/>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181"/>
    <w:rsid w:val="00B623AB"/>
    <w:rsid w:val="00B64901"/>
    <w:rsid w:val="00B65472"/>
    <w:rsid w:val="00B65B68"/>
    <w:rsid w:val="00B67187"/>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196B"/>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1114"/>
    <w:rsid w:val="00BE265C"/>
    <w:rsid w:val="00BE2BB1"/>
    <w:rsid w:val="00BE362D"/>
    <w:rsid w:val="00BE386E"/>
    <w:rsid w:val="00BE41E4"/>
    <w:rsid w:val="00BE47B2"/>
    <w:rsid w:val="00BE4C8D"/>
    <w:rsid w:val="00BE6172"/>
    <w:rsid w:val="00BE61F9"/>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102E1"/>
    <w:rsid w:val="00C10A5F"/>
    <w:rsid w:val="00C119A8"/>
    <w:rsid w:val="00C11D86"/>
    <w:rsid w:val="00C125C8"/>
    <w:rsid w:val="00C12F0E"/>
    <w:rsid w:val="00C13446"/>
    <w:rsid w:val="00C14CC3"/>
    <w:rsid w:val="00C15105"/>
    <w:rsid w:val="00C1627E"/>
    <w:rsid w:val="00C16C44"/>
    <w:rsid w:val="00C16C62"/>
    <w:rsid w:val="00C1777B"/>
    <w:rsid w:val="00C17AC7"/>
    <w:rsid w:val="00C17C4D"/>
    <w:rsid w:val="00C20AA3"/>
    <w:rsid w:val="00C22EB0"/>
    <w:rsid w:val="00C241F2"/>
    <w:rsid w:val="00C24CDF"/>
    <w:rsid w:val="00C24F8D"/>
    <w:rsid w:val="00C25247"/>
    <w:rsid w:val="00C256D4"/>
    <w:rsid w:val="00C2664E"/>
    <w:rsid w:val="00C30253"/>
    <w:rsid w:val="00C3228C"/>
    <w:rsid w:val="00C3270F"/>
    <w:rsid w:val="00C34423"/>
    <w:rsid w:val="00C3490E"/>
    <w:rsid w:val="00C34FA0"/>
    <w:rsid w:val="00C35141"/>
    <w:rsid w:val="00C35341"/>
    <w:rsid w:val="00C35A7C"/>
    <w:rsid w:val="00C35EB5"/>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50693"/>
    <w:rsid w:val="00C5197A"/>
    <w:rsid w:val="00C51D99"/>
    <w:rsid w:val="00C532C8"/>
    <w:rsid w:val="00C53BED"/>
    <w:rsid w:val="00C547D9"/>
    <w:rsid w:val="00C56B4B"/>
    <w:rsid w:val="00C57E0C"/>
    <w:rsid w:val="00C613CD"/>
    <w:rsid w:val="00C61CBE"/>
    <w:rsid w:val="00C62406"/>
    <w:rsid w:val="00C62F50"/>
    <w:rsid w:val="00C6337A"/>
    <w:rsid w:val="00C638D0"/>
    <w:rsid w:val="00C63AB3"/>
    <w:rsid w:val="00C63F4F"/>
    <w:rsid w:val="00C64684"/>
    <w:rsid w:val="00C6475A"/>
    <w:rsid w:val="00C655BC"/>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5560"/>
    <w:rsid w:val="00C860E3"/>
    <w:rsid w:val="00C87BB6"/>
    <w:rsid w:val="00C87BF6"/>
    <w:rsid w:val="00C87DBC"/>
    <w:rsid w:val="00C9002F"/>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CD8"/>
    <w:rsid w:val="00CA47A1"/>
    <w:rsid w:val="00CA4CF6"/>
    <w:rsid w:val="00CA53AA"/>
    <w:rsid w:val="00CA53B3"/>
    <w:rsid w:val="00CA56F6"/>
    <w:rsid w:val="00CA6757"/>
    <w:rsid w:val="00CA768D"/>
    <w:rsid w:val="00CA7DC2"/>
    <w:rsid w:val="00CB0182"/>
    <w:rsid w:val="00CB0B96"/>
    <w:rsid w:val="00CB0FC5"/>
    <w:rsid w:val="00CB119B"/>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59D0"/>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1D1B"/>
    <w:rsid w:val="00D22146"/>
    <w:rsid w:val="00D24746"/>
    <w:rsid w:val="00D249CF"/>
    <w:rsid w:val="00D25180"/>
    <w:rsid w:val="00D27702"/>
    <w:rsid w:val="00D31D1B"/>
    <w:rsid w:val="00D31D82"/>
    <w:rsid w:val="00D31FE6"/>
    <w:rsid w:val="00D3226B"/>
    <w:rsid w:val="00D32C1A"/>
    <w:rsid w:val="00D3319F"/>
    <w:rsid w:val="00D33349"/>
    <w:rsid w:val="00D33757"/>
    <w:rsid w:val="00D33CA9"/>
    <w:rsid w:val="00D36FE5"/>
    <w:rsid w:val="00D37146"/>
    <w:rsid w:val="00D376DE"/>
    <w:rsid w:val="00D37E1B"/>
    <w:rsid w:val="00D40D9C"/>
    <w:rsid w:val="00D40E6B"/>
    <w:rsid w:val="00D42D05"/>
    <w:rsid w:val="00D43386"/>
    <w:rsid w:val="00D4395E"/>
    <w:rsid w:val="00D43FB2"/>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E76"/>
    <w:rsid w:val="00D66273"/>
    <w:rsid w:val="00D666DE"/>
    <w:rsid w:val="00D66B6D"/>
    <w:rsid w:val="00D67534"/>
    <w:rsid w:val="00D7006E"/>
    <w:rsid w:val="00D702B5"/>
    <w:rsid w:val="00D70820"/>
    <w:rsid w:val="00D7104A"/>
    <w:rsid w:val="00D729D4"/>
    <w:rsid w:val="00D73529"/>
    <w:rsid w:val="00D73E0F"/>
    <w:rsid w:val="00D73F5A"/>
    <w:rsid w:val="00D749BC"/>
    <w:rsid w:val="00D76A6B"/>
    <w:rsid w:val="00D76B39"/>
    <w:rsid w:val="00D77CD6"/>
    <w:rsid w:val="00D80118"/>
    <w:rsid w:val="00D80D16"/>
    <w:rsid w:val="00D80F0B"/>
    <w:rsid w:val="00D821E6"/>
    <w:rsid w:val="00D824F5"/>
    <w:rsid w:val="00D82874"/>
    <w:rsid w:val="00D836A6"/>
    <w:rsid w:val="00D83873"/>
    <w:rsid w:val="00D83A0B"/>
    <w:rsid w:val="00D864F9"/>
    <w:rsid w:val="00D8668E"/>
    <w:rsid w:val="00D86CB0"/>
    <w:rsid w:val="00D8765B"/>
    <w:rsid w:val="00D87F4C"/>
    <w:rsid w:val="00D901DA"/>
    <w:rsid w:val="00D9179F"/>
    <w:rsid w:val="00D924A1"/>
    <w:rsid w:val="00D9263E"/>
    <w:rsid w:val="00D92B60"/>
    <w:rsid w:val="00D93437"/>
    <w:rsid w:val="00D9352F"/>
    <w:rsid w:val="00D93E16"/>
    <w:rsid w:val="00D94A6B"/>
    <w:rsid w:val="00D953DA"/>
    <w:rsid w:val="00D95676"/>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C0976"/>
    <w:rsid w:val="00DC0BB4"/>
    <w:rsid w:val="00DC30B6"/>
    <w:rsid w:val="00DC37A5"/>
    <w:rsid w:val="00DC3CE2"/>
    <w:rsid w:val="00DC47B1"/>
    <w:rsid w:val="00DC5074"/>
    <w:rsid w:val="00DC56B9"/>
    <w:rsid w:val="00DC5976"/>
    <w:rsid w:val="00DC6C59"/>
    <w:rsid w:val="00DC7AD3"/>
    <w:rsid w:val="00DD0058"/>
    <w:rsid w:val="00DD00DE"/>
    <w:rsid w:val="00DD02EE"/>
    <w:rsid w:val="00DD0625"/>
    <w:rsid w:val="00DD0AB5"/>
    <w:rsid w:val="00DD16C3"/>
    <w:rsid w:val="00DD2A4A"/>
    <w:rsid w:val="00DD2C5E"/>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1F70"/>
    <w:rsid w:val="00DF20BD"/>
    <w:rsid w:val="00DF270A"/>
    <w:rsid w:val="00DF3128"/>
    <w:rsid w:val="00DF3158"/>
    <w:rsid w:val="00DF4BF2"/>
    <w:rsid w:val="00DF5B93"/>
    <w:rsid w:val="00DF5C02"/>
    <w:rsid w:val="00DF6412"/>
    <w:rsid w:val="00DF69AD"/>
    <w:rsid w:val="00DF6F04"/>
    <w:rsid w:val="00DF7078"/>
    <w:rsid w:val="00DF76D4"/>
    <w:rsid w:val="00DF7B39"/>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105F"/>
    <w:rsid w:val="00E715C4"/>
    <w:rsid w:val="00E71BE6"/>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16D"/>
    <w:rsid w:val="00EE756D"/>
    <w:rsid w:val="00EE7B66"/>
    <w:rsid w:val="00EF15A2"/>
    <w:rsid w:val="00EF2064"/>
    <w:rsid w:val="00EF2F48"/>
    <w:rsid w:val="00EF3331"/>
    <w:rsid w:val="00EF513F"/>
    <w:rsid w:val="00EF554E"/>
    <w:rsid w:val="00EF630C"/>
    <w:rsid w:val="00EF72D7"/>
    <w:rsid w:val="00EF78FC"/>
    <w:rsid w:val="00F00196"/>
    <w:rsid w:val="00F00C58"/>
    <w:rsid w:val="00F016F0"/>
    <w:rsid w:val="00F027E6"/>
    <w:rsid w:val="00F042BA"/>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579"/>
    <w:rsid w:val="00F33169"/>
    <w:rsid w:val="00F33D0B"/>
    <w:rsid w:val="00F34569"/>
    <w:rsid w:val="00F3530E"/>
    <w:rsid w:val="00F355AD"/>
    <w:rsid w:val="00F35B9E"/>
    <w:rsid w:val="00F37746"/>
    <w:rsid w:val="00F43636"/>
    <w:rsid w:val="00F44225"/>
    <w:rsid w:val="00F45287"/>
    <w:rsid w:val="00F469AA"/>
    <w:rsid w:val="00F46AB0"/>
    <w:rsid w:val="00F5192E"/>
    <w:rsid w:val="00F51A7D"/>
    <w:rsid w:val="00F51FD1"/>
    <w:rsid w:val="00F52647"/>
    <w:rsid w:val="00F5318A"/>
    <w:rsid w:val="00F53815"/>
    <w:rsid w:val="00F5418F"/>
    <w:rsid w:val="00F54CC8"/>
    <w:rsid w:val="00F55EEF"/>
    <w:rsid w:val="00F562FE"/>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8E8"/>
    <w:rsid w:val="00F70987"/>
    <w:rsid w:val="00F70B65"/>
    <w:rsid w:val="00F70F0D"/>
    <w:rsid w:val="00F713A4"/>
    <w:rsid w:val="00F71B44"/>
    <w:rsid w:val="00F7370E"/>
    <w:rsid w:val="00F73F63"/>
    <w:rsid w:val="00F7454E"/>
    <w:rsid w:val="00F74FA0"/>
    <w:rsid w:val="00F75156"/>
    <w:rsid w:val="00F75AC5"/>
    <w:rsid w:val="00F77992"/>
    <w:rsid w:val="00F80F22"/>
    <w:rsid w:val="00F8143D"/>
    <w:rsid w:val="00F8198C"/>
    <w:rsid w:val="00F81A5A"/>
    <w:rsid w:val="00F824A4"/>
    <w:rsid w:val="00F8304E"/>
    <w:rsid w:val="00F83AEE"/>
    <w:rsid w:val="00F83D22"/>
    <w:rsid w:val="00F848BB"/>
    <w:rsid w:val="00F8499B"/>
    <w:rsid w:val="00F84B62"/>
    <w:rsid w:val="00F84C88"/>
    <w:rsid w:val="00F86C1E"/>
    <w:rsid w:val="00F87538"/>
    <w:rsid w:val="00F900C6"/>
    <w:rsid w:val="00F907BB"/>
    <w:rsid w:val="00F92142"/>
    <w:rsid w:val="00F93737"/>
    <w:rsid w:val="00F9454B"/>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222F"/>
    <w:rsid w:val="00FB2A90"/>
    <w:rsid w:val="00FB53FA"/>
    <w:rsid w:val="00FB5A9F"/>
    <w:rsid w:val="00FB64E1"/>
    <w:rsid w:val="00FB6BD5"/>
    <w:rsid w:val="00FB6CC8"/>
    <w:rsid w:val="00FB7173"/>
    <w:rsid w:val="00FB72A6"/>
    <w:rsid w:val="00FC07DF"/>
    <w:rsid w:val="00FC0854"/>
    <w:rsid w:val="00FC1066"/>
    <w:rsid w:val="00FC2468"/>
    <w:rsid w:val="00FC2528"/>
    <w:rsid w:val="00FC263B"/>
    <w:rsid w:val="00FC3BAC"/>
    <w:rsid w:val="00FC4800"/>
    <w:rsid w:val="00FC4A46"/>
    <w:rsid w:val="00FC4E11"/>
    <w:rsid w:val="00FC54F2"/>
    <w:rsid w:val="00FC5692"/>
    <w:rsid w:val="00FC700D"/>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65D0"/>
    <w:rsid w:val="00FE718A"/>
    <w:rsid w:val="00FF202A"/>
    <w:rsid w:val="00FF2551"/>
    <w:rsid w:val="00FF3947"/>
    <w:rsid w:val="00FF40F4"/>
    <w:rsid w:val="00FF59CB"/>
    <w:rsid w:val="00FF5AAF"/>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ksceviour@gandercanada.com"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gandercanada.com" TargetMode="External"/><Relationship Id="rId4" Type="http://schemas.openxmlformats.org/officeDocument/2006/relationships/settings" Target="settings.xml"/><Relationship Id="rId9" Type="http://schemas.openxmlformats.org/officeDocument/2006/relationships/hyperlink" Target="http://maps.gov.nl.ca/wate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6544EC-4F2D-49C0-AFD9-54432C4A2024}">
  <ds:schemaRefs>
    <ds:schemaRef ds:uri="http://schemas.openxmlformats.org/officeDocument/2006/bibliography"/>
  </ds:schemaRefs>
</ds:datastoreItem>
</file>

<file path=customXml/itemProps2.xml><?xml version="1.0" encoding="utf-8"?>
<ds:datastoreItem xmlns:ds="http://schemas.openxmlformats.org/officeDocument/2006/customXml" ds:itemID="{743B37E9-4254-40B8-82F4-B391E9514232}"/>
</file>

<file path=customXml/itemProps3.xml><?xml version="1.0" encoding="utf-8"?>
<ds:datastoreItem xmlns:ds="http://schemas.openxmlformats.org/officeDocument/2006/customXml" ds:itemID="{9C48FEB7-9A7A-4A69-9BFF-AAAD5A87FE61}"/>
</file>

<file path=customXml/itemProps4.xml><?xml version="1.0" encoding="utf-8"?>
<ds:datastoreItem xmlns:ds="http://schemas.openxmlformats.org/officeDocument/2006/customXml" ds:itemID="{1ACE3D96-BE61-4AA4-8837-54103FAD9413}"/>
</file>

<file path=docProps/app.xml><?xml version="1.0" encoding="utf-8"?>
<Properties xmlns="http://schemas.openxmlformats.org/officeDocument/2006/extended-properties" xmlns:vt="http://schemas.openxmlformats.org/officeDocument/2006/docPropsVTypes">
  <Template>COUNCIL TEMPLATE.dotx</Template>
  <TotalTime>1046</TotalTime>
  <Pages>21</Pages>
  <Words>5296</Words>
  <Characters>30192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352</cp:revision>
  <cp:lastPrinted>2014-04-29T18:33:00Z</cp:lastPrinted>
  <dcterms:created xsi:type="dcterms:W3CDTF">2014-01-08T19:15:00Z</dcterms:created>
  <dcterms:modified xsi:type="dcterms:W3CDTF">2014-04-29T18:39:00Z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4485800</vt:r8>
  </property>
</Properties>
</file>